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240A" w14:textId="77777777" w:rsidR="00D873C2" w:rsidRPr="00F00DD5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F00DD5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DEA9A05" wp14:editId="4C236D0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C1854D" w14:textId="77777777" w:rsidR="001C2262" w:rsidRPr="00F00DD5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23A394" w14:textId="77777777" w:rsidR="001C2262" w:rsidRPr="00F00DD5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8473EFB" w14:textId="22E6ED41" w:rsidR="001C2262" w:rsidRPr="00F00DD5" w:rsidRDefault="006B5773" w:rsidP="006B5773">
      <w:pPr>
        <w:widowControl w:val="0"/>
        <w:tabs>
          <w:tab w:val="left" w:pos="7920"/>
        </w:tabs>
        <w:autoSpaceDE w:val="0"/>
        <w:autoSpaceDN w:val="0"/>
        <w:adjustRightInd w:val="0"/>
        <w:rPr>
          <w:sz w:val="28"/>
          <w:szCs w:val="28"/>
        </w:rPr>
      </w:pPr>
      <w:r w:rsidRPr="00F00DD5">
        <w:rPr>
          <w:sz w:val="28"/>
          <w:szCs w:val="28"/>
        </w:rPr>
        <w:tab/>
      </w:r>
    </w:p>
    <w:p w14:paraId="5047F155" w14:textId="6D23B12F" w:rsidR="001C2262" w:rsidRPr="00F00DD5" w:rsidRDefault="0045608B" w:rsidP="0045608B">
      <w:pPr>
        <w:pStyle w:val="af5"/>
        <w:tabs>
          <w:tab w:val="center" w:pos="4819"/>
          <w:tab w:val="left" w:pos="7350"/>
        </w:tabs>
        <w:contextualSpacing/>
        <w:jc w:val="left"/>
        <w:rPr>
          <w:bCs/>
          <w:sz w:val="28"/>
          <w:szCs w:val="28"/>
        </w:rPr>
      </w:pPr>
      <w:r w:rsidRPr="00F00DD5">
        <w:rPr>
          <w:bCs/>
          <w:sz w:val="28"/>
          <w:szCs w:val="28"/>
        </w:rPr>
        <w:tab/>
      </w:r>
      <w:r w:rsidR="001C2262" w:rsidRPr="00F00DD5">
        <w:rPr>
          <w:bCs/>
          <w:sz w:val="28"/>
          <w:szCs w:val="28"/>
        </w:rPr>
        <w:t>Российская Федерация</w:t>
      </w:r>
      <w:r w:rsidRPr="00F00DD5">
        <w:rPr>
          <w:bCs/>
          <w:sz w:val="28"/>
          <w:szCs w:val="28"/>
        </w:rPr>
        <w:tab/>
      </w:r>
    </w:p>
    <w:p w14:paraId="3E941B57" w14:textId="138FDA8C" w:rsidR="00411BF6" w:rsidRPr="00F00DD5" w:rsidRDefault="001D602E" w:rsidP="001D602E">
      <w:pPr>
        <w:tabs>
          <w:tab w:val="center" w:pos="4819"/>
          <w:tab w:val="left" w:pos="7530"/>
        </w:tabs>
        <w:contextualSpacing/>
        <w:rPr>
          <w:b/>
          <w:bCs/>
          <w:sz w:val="28"/>
          <w:szCs w:val="28"/>
        </w:rPr>
      </w:pPr>
      <w:r w:rsidRPr="00F00DD5">
        <w:rPr>
          <w:b/>
          <w:bCs/>
          <w:sz w:val="28"/>
          <w:szCs w:val="28"/>
        </w:rPr>
        <w:tab/>
      </w:r>
      <w:r w:rsidR="00411BF6" w:rsidRPr="00F00DD5">
        <w:rPr>
          <w:b/>
          <w:bCs/>
          <w:sz w:val="28"/>
          <w:szCs w:val="28"/>
        </w:rPr>
        <w:t>Администрация</w:t>
      </w:r>
      <w:r w:rsidRPr="00F00DD5">
        <w:rPr>
          <w:b/>
          <w:bCs/>
          <w:sz w:val="28"/>
          <w:szCs w:val="28"/>
        </w:rPr>
        <w:tab/>
      </w:r>
    </w:p>
    <w:p w14:paraId="52E9A4F5" w14:textId="392DF720" w:rsidR="00411BF6" w:rsidRPr="00F00DD5" w:rsidRDefault="002E30D4" w:rsidP="002E30D4">
      <w:pPr>
        <w:tabs>
          <w:tab w:val="center" w:pos="4819"/>
          <w:tab w:val="left" w:pos="8430"/>
        </w:tabs>
        <w:contextualSpacing/>
        <w:rPr>
          <w:b/>
          <w:bCs/>
          <w:sz w:val="28"/>
          <w:szCs w:val="28"/>
        </w:rPr>
      </w:pPr>
      <w:r w:rsidRPr="00F00DD5">
        <w:rPr>
          <w:b/>
          <w:bCs/>
          <w:sz w:val="28"/>
          <w:szCs w:val="28"/>
        </w:rPr>
        <w:tab/>
      </w:r>
      <w:r w:rsidR="00411BF6" w:rsidRPr="00F00DD5">
        <w:rPr>
          <w:b/>
          <w:bCs/>
          <w:sz w:val="28"/>
          <w:szCs w:val="28"/>
        </w:rPr>
        <w:t>Тайтурского городского поселения</w:t>
      </w:r>
      <w:r w:rsidRPr="00F00DD5">
        <w:rPr>
          <w:b/>
          <w:bCs/>
          <w:sz w:val="28"/>
          <w:szCs w:val="28"/>
        </w:rPr>
        <w:tab/>
      </w:r>
    </w:p>
    <w:p w14:paraId="686A285D" w14:textId="259F204A" w:rsidR="00411BF6" w:rsidRPr="00F00DD5" w:rsidRDefault="00D11D60" w:rsidP="00D11D60">
      <w:pPr>
        <w:tabs>
          <w:tab w:val="center" w:pos="4819"/>
          <w:tab w:val="left" w:pos="7815"/>
        </w:tabs>
        <w:contextualSpacing/>
        <w:rPr>
          <w:b/>
          <w:bCs/>
          <w:sz w:val="28"/>
          <w:szCs w:val="28"/>
        </w:rPr>
      </w:pPr>
      <w:r w:rsidRPr="00F00DD5">
        <w:rPr>
          <w:b/>
          <w:bCs/>
          <w:sz w:val="28"/>
          <w:szCs w:val="28"/>
        </w:rPr>
        <w:tab/>
      </w:r>
      <w:r w:rsidR="00411BF6" w:rsidRPr="00F00DD5">
        <w:rPr>
          <w:b/>
          <w:bCs/>
          <w:sz w:val="28"/>
          <w:szCs w:val="28"/>
        </w:rPr>
        <w:t xml:space="preserve">Усольского муниципального района </w:t>
      </w:r>
      <w:r w:rsidRPr="00F00DD5">
        <w:rPr>
          <w:b/>
          <w:bCs/>
          <w:sz w:val="28"/>
          <w:szCs w:val="28"/>
        </w:rPr>
        <w:tab/>
      </w:r>
    </w:p>
    <w:p w14:paraId="3F34D5F0" w14:textId="3172BBA7" w:rsidR="00D873C2" w:rsidRPr="00F00DD5" w:rsidRDefault="00411BF6" w:rsidP="00411BF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0DD5">
        <w:rPr>
          <w:b/>
          <w:bCs/>
          <w:sz w:val="28"/>
          <w:szCs w:val="28"/>
        </w:rPr>
        <w:t>Иркутской области</w:t>
      </w:r>
    </w:p>
    <w:p w14:paraId="1995CC36" w14:textId="36E9841B" w:rsidR="00A478EC" w:rsidRPr="00F00DD5" w:rsidRDefault="001F3F18" w:rsidP="005E3A48">
      <w:pPr>
        <w:widowControl w:val="0"/>
        <w:tabs>
          <w:tab w:val="left" w:pos="6990"/>
          <w:tab w:val="left" w:pos="7170"/>
          <w:tab w:val="left" w:pos="805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5E3A48">
        <w:rPr>
          <w:b/>
          <w:bCs/>
          <w:sz w:val="28"/>
          <w:szCs w:val="28"/>
        </w:rPr>
        <w:tab/>
      </w:r>
      <w:r w:rsidR="00535F2C">
        <w:rPr>
          <w:b/>
          <w:bCs/>
          <w:sz w:val="28"/>
          <w:szCs w:val="28"/>
        </w:rPr>
        <w:tab/>
      </w:r>
    </w:p>
    <w:p w14:paraId="69004043" w14:textId="72A7B10C" w:rsidR="00D873C2" w:rsidRPr="00F00DD5" w:rsidRDefault="00681FDA" w:rsidP="00681FDA">
      <w:pPr>
        <w:widowControl w:val="0"/>
        <w:tabs>
          <w:tab w:val="center" w:pos="4819"/>
          <w:tab w:val="left" w:pos="758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0DD5">
        <w:rPr>
          <w:b/>
          <w:bCs/>
          <w:sz w:val="28"/>
          <w:szCs w:val="28"/>
        </w:rPr>
        <w:tab/>
      </w:r>
      <w:r w:rsidR="00531521" w:rsidRPr="00F00DD5">
        <w:rPr>
          <w:b/>
          <w:bCs/>
          <w:sz w:val="28"/>
          <w:szCs w:val="28"/>
        </w:rPr>
        <w:t>ПОСТАНОВЛЕНИЕ</w:t>
      </w:r>
      <w:r w:rsidRPr="00F00DD5">
        <w:rPr>
          <w:b/>
          <w:bCs/>
          <w:sz w:val="28"/>
          <w:szCs w:val="28"/>
        </w:rPr>
        <w:tab/>
      </w:r>
    </w:p>
    <w:p w14:paraId="49AE2FA5" w14:textId="77777777" w:rsidR="00D873C2" w:rsidRPr="00F00DD5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A669699" w14:textId="3BFDFB35" w:rsidR="00D873C2" w:rsidRPr="00F00DD5" w:rsidRDefault="00A4063B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336279438" w:edGrp="everyone"/>
      <w:r>
        <w:rPr>
          <w:sz w:val="28"/>
          <w:szCs w:val="28"/>
        </w:rPr>
        <w:t>О</w:t>
      </w:r>
      <w:r w:rsidR="00D873C2" w:rsidRPr="00F00DD5">
        <w:rPr>
          <w:sz w:val="28"/>
          <w:szCs w:val="28"/>
        </w:rPr>
        <w:t>т</w:t>
      </w:r>
      <w:r w:rsidR="00B21F44">
        <w:rPr>
          <w:sz w:val="28"/>
          <w:szCs w:val="28"/>
        </w:rPr>
        <w:t xml:space="preserve"> </w:t>
      </w:r>
      <w:r w:rsidR="00F22CED">
        <w:rPr>
          <w:sz w:val="28"/>
          <w:szCs w:val="28"/>
        </w:rPr>
        <w:t>19</w:t>
      </w:r>
      <w:r w:rsidR="00B30546">
        <w:rPr>
          <w:sz w:val="28"/>
          <w:szCs w:val="28"/>
        </w:rPr>
        <w:t>.</w:t>
      </w:r>
      <w:r w:rsidR="00670825">
        <w:rPr>
          <w:sz w:val="28"/>
          <w:szCs w:val="28"/>
        </w:rPr>
        <w:t>05</w:t>
      </w:r>
      <w:r w:rsidR="00B30546">
        <w:rPr>
          <w:sz w:val="28"/>
          <w:szCs w:val="28"/>
        </w:rPr>
        <w:t>.2025г</w:t>
      </w:r>
      <w:r w:rsidR="00554E75" w:rsidRPr="00F00DD5">
        <w:rPr>
          <w:sz w:val="28"/>
          <w:szCs w:val="28"/>
        </w:rPr>
        <w:t>.</w:t>
      </w:r>
      <w:permEnd w:id="1336279438"/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r w:rsidR="00D873C2" w:rsidRPr="00F00DD5">
        <w:rPr>
          <w:sz w:val="28"/>
          <w:szCs w:val="28"/>
        </w:rPr>
        <w:tab/>
      </w:r>
      <w:permStart w:id="235364525" w:edGrp="everyone"/>
      <w:r w:rsidR="00D873C2" w:rsidRPr="00F00DD5">
        <w:rPr>
          <w:sz w:val="28"/>
          <w:szCs w:val="28"/>
        </w:rPr>
        <w:t>№</w:t>
      </w:r>
      <w:r w:rsidR="00671541" w:rsidRPr="00F00DD5">
        <w:rPr>
          <w:sz w:val="28"/>
          <w:szCs w:val="28"/>
        </w:rPr>
        <w:t xml:space="preserve"> </w:t>
      </w:r>
      <w:r w:rsidR="00F22CED">
        <w:rPr>
          <w:sz w:val="28"/>
          <w:szCs w:val="28"/>
        </w:rPr>
        <w:t>198</w:t>
      </w:r>
      <w:r w:rsidR="0081080F" w:rsidRPr="00F00DD5">
        <w:rPr>
          <w:sz w:val="28"/>
          <w:szCs w:val="28"/>
        </w:rPr>
        <w:t xml:space="preserve"> </w:t>
      </w:r>
      <w:permEnd w:id="235364525"/>
    </w:p>
    <w:p w14:paraId="0CAC3444" w14:textId="77777777" w:rsidR="00D873C2" w:rsidRPr="00F00DD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DD5">
        <w:rPr>
          <w:sz w:val="28"/>
          <w:szCs w:val="28"/>
        </w:rPr>
        <w:t xml:space="preserve">р.п. </w:t>
      </w:r>
      <w:r w:rsidR="001C2262" w:rsidRPr="00F00DD5">
        <w:rPr>
          <w:sz w:val="28"/>
          <w:szCs w:val="28"/>
        </w:rPr>
        <w:t>Тайтурка</w:t>
      </w:r>
    </w:p>
    <w:p w14:paraId="455DCF86" w14:textId="77777777" w:rsidR="008E0CA2" w:rsidRPr="00F00DD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938288" w14:textId="741CE25A" w:rsidR="0067574A" w:rsidRPr="00F00DD5" w:rsidRDefault="0067574A" w:rsidP="00BD58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DD5">
        <w:rPr>
          <w:rStyle w:val="FontStyle18"/>
          <w:b/>
          <w:sz w:val="28"/>
          <w:szCs w:val="28"/>
        </w:rPr>
        <w:t xml:space="preserve">О внесении изменений в </w:t>
      </w:r>
      <w:r w:rsidRPr="00F00DD5">
        <w:rPr>
          <w:rStyle w:val="FontStyle17"/>
          <w:sz w:val="28"/>
          <w:szCs w:val="28"/>
        </w:rPr>
        <w:t>муниципальную программу</w:t>
      </w:r>
      <w:r w:rsidRPr="00F00DD5">
        <w:rPr>
          <w:sz w:val="28"/>
          <w:szCs w:val="28"/>
        </w:rPr>
        <w:t xml:space="preserve"> «</w:t>
      </w:r>
      <w:r w:rsidR="00BD58EB" w:rsidRPr="00F00DD5">
        <w:rPr>
          <w:b/>
          <w:sz w:val="28"/>
          <w:szCs w:val="28"/>
        </w:rPr>
        <w:t>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годы</w:t>
      </w:r>
      <w:r w:rsidRPr="00F00DD5">
        <w:rPr>
          <w:b/>
          <w:sz w:val="28"/>
          <w:szCs w:val="28"/>
        </w:rPr>
        <w:t>»</w:t>
      </w:r>
    </w:p>
    <w:p w14:paraId="5E86C85E" w14:textId="77777777" w:rsidR="00330C72" w:rsidRPr="00F00DD5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96A375" w14:textId="4AB4767C" w:rsidR="0067574A" w:rsidRPr="00F00DD5" w:rsidRDefault="003F75FD" w:rsidP="0067574A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bookmarkStart w:id="0" w:name="_Hlk104379619"/>
      <w:permStart w:id="911563803" w:edGrp="everyone"/>
      <w:r w:rsidRPr="00F00DD5">
        <w:rPr>
          <w:sz w:val="28"/>
          <w:szCs w:val="28"/>
        </w:rPr>
        <w:t xml:space="preserve">В связи с уточнением перечня мероприятий и изменением цен, </w:t>
      </w:r>
      <w:r w:rsidR="00E917AF" w:rsidRPr="00F00DD5">
        <w:rPr>
          <w:sz w:val="28"/>
          <w:szCs w:val="28"/>
        </w:rPr>
        <w:t>на основании</w:t>
      </w:r>
      <w:r w:rsidRPr="00F00DD5">
        <w:rPr>
          <w:sz w:val="28"/>
          <w:szCs w:val="28"/>
        </w:rPr>
        <w:t xml:space="preserve"> ст.179 Бюджетного кодекса РФ,</w:t>
      </w:r>
      <w:r w:rsidRPr="00F00DD5">
        <w:rPr>
          <w:sz w:val="28"/>
          <w:szCs w:val="26"/>
        </w:rPr>
        <w:t xml:space="preserve"> в</w:t>
      </w:r>
      <w:r w:rsidR="0067574A" w:rsidRPr="00F00DD5">
        <w:rPr>
          <w:sz w:val="28"/>
          <w:szCs w:val="26"/>
        </w:rPr>
        <w:t xml:space="preserve"> </w:t>
      </w:r>
      <w:bookmarkEnd w:id="0"/>
      <w:r w:rsidR="0067574A" w:rsidRPr="00F00DD5">
        <w:rPr>
          <w:sz w:val="28"/>
          <w:szCs w:val="26"/>
        </w:rPr>
        <w:t xml:space="preserve">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C375E5" w:rsidRPr="00F00DD5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67574A" w:rsidRPr="00F00DD5">
        <w:rPr>
          <w:sz w:val="28"/>
          <w:szCs w:val="26"/>
        </w:rPr>
        <w:t>, утвержденным постановлением администрации городского поселения Тайтурского муниципального образования от 10.11.2017г. №</w:t>
      </w:r>
      <w:r w:rsidR="001F3F18">
        <w:rPr>
          <w:sz w:val="28"/>
          <w:szCs w:val="26"/>
        </w:rPr>
        <w:t xml:space="preserve"> </w:t>
      </w:r>
      <w:r w:rsidR="0067574A" w:rsidRPr="00F00DD5">
        <w:rPr>
          <w:sz w:val="28"/>
          <w:szCs w:val="26"/>
        </w:rPr>
        <w:t>257 (</w:t>
      </w:r>
      <w:bookmarkStart w:id="1" w:name="_Hlk159840192"/>
      <w:r w:rsidR="0067574A" w:rsidRPr="00F00DD5">
        <w:rPr>
          <w:sz w:val="28"/>
          <w:szCs w:val="26"/>
        </w:rPr>
        <w:t>ред. от 07.06.2018 года №</w:t>
      </w:r>
      <w:r w:rsidR="001D26D0" w:rsidRPr="00F00DD5">
        <w:rPr>
          <w:sz w:val="28"/>
          <w:szCs w:val="26"/>
        </w:rPr>
        <w:t xml:space="preserve"> </w:t>
      </w:r>
      <w:r w:rsidR="0067574A" w:rsidRPr="00F00DD5">
        <w:rPr>
          <w:sz w:val="28"/>
          <w:szCs w:val="26"/>
        </w:rPr>
        <w:t>153</w:t>
      </w:r>
      <w:r w:rsidR="001D26D0" w:rsidRPr="00F00DD5">
        <w:rPr>
          <w:sz w:val="28"/>
          <w:szCs w:val="26"/>
        </w:rPr>
        <w:t xml:space="preserve">, </w:t>
      </w:r>
      <w:r w:rsidR="001D26D0" w:rsidRPr="00F00DD5">
        <w:rPr>
          <w:sz w:val="28"/>
          <w:szCs w:val="28"/>
        </w:rPr>
        <w:t>от 26.10.2022 г. № 393</w:t>
      </w:r>
      <w:bookmarkEnd w:id="1"/>
      <w:r w:rsidR="0067574A" w:rsidRPr="00F00DD5">
        <w:rPr>
          <w:sz w:val="28"/>
          <w:szCs w:val="26"/>
        </w:rPr>
        <w:t xml:space="preserve">), </w:t>
      </w:r>
      <w:r w:rsidR="0067574A" w:rsidRPr="00F00DD5">
        <w:rPr>
          <w:spacing w:val="-1"/>
          <w:sz w:val="28"/>
          <w:szCs w:val="26"/>
        </w:rPr>
        <w:t>руководствуясь</w:t>
      </w:r>
      <w:r w:rsidR="0067574A" w:rsidRPr="00F00DD5">
        <w:rPr>
          <w:sz w:val="28"/>
          <w:szCs w:val="26"/>
        </w:rPr>
        <w:t xml:space="preserve"> ст. 23, 46  Устава </w:t>
      </w:r>
      <w:r w:rsidR="0067574A" w:rsidRPr="00F00DD5">
        <w:rPr>
          <w:sz w:val="28"/>
          <w:szCs w:val="28"/>
        </w:rPr>
        <w:t xml:space="preserve">Тайтурского муниципального </w:t>
      </w:r>
      <w:r w:rsidR="001D26D0" w:rsidRPr="00F00DD5">
        <w:rPr>
          <w:sz w:val="28"/>
          <w:szCs w:val="28"/>
        </w:rPr>
        <w:t>образования</w:t>
      </w:r>
      <w:r w:rsidR="0067574A" w:rsidRPr="00F00DD5">
        <w:rPr>
          <w:sz w:val="28"/>
          <w:szCs w:val="28"/>
        </w:rPr>
        <w:t>, администрация Тайтурского городского поселения Усольского муниципального района Иркутской области</w:t>
      </w:r>
    </w:p>
    <w:p w14:paraId="6899B7E2" w14:textId="73EEBB30" w:rsidR="00531521" w:rsidRPr="00F00DD5" w:rsidRDefault="00531521" w:rsidP="001907F6">
      <w:pPr>
        <w:ind w:firstLine="567"/>
        <w:jc w:val="both"/>
        <w:rPr>
          <w:sz w:val="28"/>
          <w:szCs w:val="28"/>
        </w:rPr>
      </w:pPr>
      <w:r w:rsidRPr="00F00DD5">
        <w:rPr>
          <w:sz w:val="28"/>
          <w:szCs w:val="28"/>
        </w:rPr>
        <w:t>ПОСТАНОВЛЯЕТ:</w:t>
      </w:r>
    </w:p>
    <w:p w14:paraId="7455D758" w14:textId="1B23AA86" w:rsidR="0067574A" w:rsidRPr="00F00DD5" w:rsidRDefault="0067574A" w:rsidP="0067574A">
      <w:pPr>
        <w:tabs>
          <w:tab w:val="left" w:pos="-426"/>
        </w:tabs>
        <w:ind w:firstLine="709"/>
        <w:jc w:val="both"/>
        <w:rPr>
          <w:sz w:val="28"/>
          <w:szCs w:val="28"/>
        </w:rPr>
      </w:pPr>
      <w:r w:rsidRPr="00F00DD5">
        <w:rPr>
          <w:sz w:val="28"/>
          <w:szCs w:val="28"/>
        </w:rPr>
        <w:t xml:space="preserve">1.Внести изменения в муниципальную программу «Развитие культуры и спортивной деятельности на территории </w:t>
      </w:r>
      <w:r w:rsidR="00565F1E" w:rsidRPr="00F00DD5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00DD5">
        <w:rPr>
          <w:sz w:val="28"/>
          <w:szCs w:val="28"/>
        </w:rPr>
        <w:t xml:space="preserve"> на 202</w:t>
      </w:r>
      <w:r w:rsidR="008E00A8" w:rsidRPr="00F00DD5">
        <w:rPr>
          <w:sz w:val="28"/>
          <w:szCs w:val="28"/>
        </w:rPr>
        <w:t>3</w:t>
      </w:r>
      <w:r w:rsidRPr="00F00DD5">
        <w:rPr>
          <w:sz w:val="28"/>
          <w:szCs w:val="28"/>
        </w:rPr>
        <w:t>-202</w:t>
      </w:r>
      <w:r w:rsidR="008E00A8" w:rsidRPr="00F00DD5">
        <w:rPr>
          <w:sz w:val="28"/>
          <w:szCs w:val="28"/>
        </w:rPr>
        <w:t>8</w:t>
      </w:r>
      <w:r w:rsidRPr="00F00DD5">
        <w:rPr>
          <w:sz w:val="28"/>
          <w:szCs w:val="28"/>
        </w:rPr>
        <w:t xml:space="preserve"> годы», </w:t>
      </w:r>
      <w:r w:rsidRPr="00F00DD5">
        <w:rPr>
          <w:bCs/>
          <w:sz w:val="28"/>
          <w:szCs w:val="28"/>
        </w:rPr>
        <w:t xml:space="preserve">утвержденную постановлением администрации </w:t>
      </w:r>
      <w:r w:rsidR="008E00A8" w:rsidRPr="00F00DD5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E00A8" w:rsidRPr="00F00DD5">
        <w:rPr>
          <w:bCs/>
          <w:sz w:val="28"/>
          <w:szCs w:val="28"/>
        </w:rPr>
        <w:t xml:space="preserve"> </w:t>
      </w:r>
      <w:r w:rsidRPr="00F00DD5">
        <w:rPr>
          <w:bCs/>
          <w:sz w:val="28"/>
          <w:szCs w:val="28"/>
        </w:rPr>
        <w:t xml:space="preserve">от </w:t>
      </w:r>
      <w:r w:rsidR="00BD58EB" w:rsidRPr="00F00DD5">
        <w:rPr>
          <w:bCs/>
          <w:sz w:val="28"/>
          <w:szCs w:val="28"/>
        </w:rPr>
        <w:t>15.11.2022</w:t>
      </w:r>
      <w:r w:rsidRPr="00F00DD5">
        <w:rPr>
          <w:bCs/>
          <w:sz w:val="28"/>
          <w:szCs w:val="28"/>
        </w:rPr>
        <w:t xml:space="preserve">г.  № </w:t>
      </w:r>
      <w:r w:rsidR="00BD58EB" w:rsidRPr="00F00DD5">
        <w:rPr>
          <w:bCs/>
          <w:sz w:val="28"/>
          <w:szCs w:val="28"/>
        </w:rPr>
        <w:t>419</w:t>
      </w:r>
      <w:r w:rsidRPr="00F00DD5">
        <w:rPr>
          <w:bCs/>
          <w:sz w:val="28"/>
          <w:szCs w:val="28"/>
        </w:rPr>
        <w:t xml:space="preserve"> </w:t>
      </w:r>
      <w:r w:rsidR="00721B49" w:rsidRPr="00F00DD5">
        <w:rPr>
          <w:bCs/>
          <w:sz w:val="28"/>
          <w:szCs w:val="28"/>
        </w:rPr>
        <w:t>(</w:t>
      </w:r>
      <w:r w:rsidR="00721B49" w:rsidRPr="00F00DD5">
        <w:rPr>
          <w:sz w:val="28"/>
          <w:szCs w:val="28"/>
        </w:rPr>
        <w:t>в редакции от 06.03.2023г. № 70</w:t>
      </w:r>
      <w:r w:rsidR="00D11D60" w:rsidRPr="00F00DD5">
        <w:rPr>
          <w:sz w:val="28"/>
          <w:szCs w:val="28"/>
        </w:rPr>
        <w:t>, от 30.06.2023г. № 159</w:t>
      </w:r>
      <w:r w:rsidR="0014747E" w:rsidRPr="00F00DD5">
        <w:rPr>
          <w:sz w:val="28"/>
          <w:szCs w:val="28"/>
        </w:rPr>
        <w:t>, от 29.09.2023г. № 252</w:t>
      </w:r>
      <w:r w:rsidR="001F3F18" w:rsidRPr="00F00DD5">
        <w:rPr>
          <w:sz w:val="28"/>
          <w:szCs w:val="28"/>
        </w:rPr>
        <w:t xml:space="preserve">, от </w:t>
      </w:r>
      <w:r w:rsidR="001F3F18">
        <w:rPr>
          <w:sz w:val="28"/>
          <w:szCs w:val="28"/>
        </w:rPr>
        <w:t>14.11</w:t>
      </w:r>
      <w:r w:rsidR="001F3F18" w:rsidRPr="00F00DD5">
        <w:rPr>
          <w:sz w:val="28"/>
          <w:szCs w:val="28"/>
        </w:rPr>
        <w:t xml:space="preserve">.2023г. № </w:t>
      </w:r>
      <w:r w:rsidR="001F3F18">
        <w:rPr>
          <w:sz w:val="28"/>
          <w:szCs w:val="28"/>
        </w:rPr>
        <w:t>339</w:t>
      </w:r>
      <w:r w:rsidR="002E70DD">
        <w:rPr>
          <w:sz w:val="28"/>
          <w:szCs w:val="28"/>
        </w:rPr>
        <w:t xml:space="preserve">, </w:t>
      </w:r>
      <w:r w:rsidR="002E70DD" w:rsidRPr="00F00DD5">
        <w:rPr>
          <w:sz w:val="28"/>
          <w:szCs w:val="28"/>
        </w:rPr>
        <w:t xml:space="preserve">от </w:t>
      </w:r>
      <w:r w:rsidR="002E70DD">
        <w:rPr>
          <w:sz w:val="28"/>
          <w:szCs w:val="28"/>
        </w:rPr>
        <w:t>28.12</w:t>
      </w:r>
      <w:r w:rsidR="002E70DD" w:rsidRPr="00F00DD5">
        <w:rPr>
          <w:sz w:val="28"/>
          <w:szCs w:val="28"/>
        </w:rPr>
        <w:t xml:space="preserve">.2023г. № </w:t>
      </w:r>
      <w:r w:rsidR="002E70DD">
        <w:rPr>
          <w:sz w:val="28"/>
          <w:szCs w:val="28"/>
        </w:rPr>
        <w:t>405</w:t>
      </w:r>
      <w:r w:rsidR="00535F2C">
        <w:rPr>
          <w:sz w:val="28"/>
          <w:szCs w:val="28"/>
        </w:rPr>
        <w:t>, от 29.03.2024г. № 116</w:t>
      </w:r>
      <w:r w:rsidR="005E3A48">
        <w:rPr>
          <w:sz w:val="28"/>
          <w:szCs w:val="28"/>
        </w:rPr>
        <w:t>, от 07.06.2024г. № 218</w:t>
      </w:r>
      <w:r w:rsidR="00B30546">
        <w:rPr>
          <w:sz w:val="28"/>
          <w:szCs w:val="28"/>
        </w:rPr>
        <w:t>, от 30.09.2024г. № 310</w:t>
      </w:r>
      <w:r w:rsidR="00605F15">
        <w:rPr>
          <w:sz w:val="28"/>
          <w:szCs w:val="28"/>
        </w:rPr>
        <w:t>, от 21.02.2025г. № 56</w:t>
      </w:r>
      <w:r w:rsidR="00670825">
        <w:rPr>
          <w:sz w:val="28"/>
          <w:szCs w:val="28"/>
        </w:rPr>
        <w:t>, от 07.04.2025г. № 147</w:t>
      </w:r>
      <w:r w:rsidR="00721B49" w:rsidRPr="00F00DD5">
        <w:rPr>
          <w:sz w:val="28"/>
          <w:szCs w:val="28"/>
        </w:rPr>
        <w:t xml:space="preserve">) </w:t>
      </w:r>
      <w:r w:rsidRPr="00F00DD5">
        <w:rPr>
          <w:sz w:val="28"/>
          <w:szCs w:val="28"/>
        </w:rPr>
        <w:t>(далее – Программа):</w:t>
      </w:r>
    </w:p>
    <w:p w14:paraId="3CD5F035" w14:textId="7ECE8B5A" w:rsidR="002E70DD" w:rsidRPr="00F00DD5" w:rsidRDefault="0067574A" w:rsidP="0086448E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F00DD5">
        <w:rPr>
          <w:sz w:val="28"/>
        </w:rPr>
        <w:t xml:space="preserve">1.1. </w:t>
      </w:r>
      <w:r w:rsidR="002E70DD">
        <w:rPr>
          <w:sz w:val="28"/>
          <w:szCs w:val="28"/>
        </w:rPr>
        <w:t>П</w:t>
      </w:r>
      <w:r w:rsidR="002E70DD" w:rsidRPr="00A37A60">
        <w:rPr>
          <w:sz w:val="28"/>
          <w:szCs w:val="28"/>
        </w:rPr>
        <w:t>аспорт муниципальной программы</w:t>
      </w:r>
      <w:r w:rsidR="002E70DD" w:rsidRPr="0062002B">
        <w:rPr>
          <w:sz w:val="28"/>
          <w:szCs w:val="28"/>
        </w:rPr>
        <w:t xml:space="preserve"> </w:t>
      </w:r>
      <w:r w:rsidR="002E70DD">
        <w:rPr>
          <w:sz w:val="28"/>
          <w:szCs w:val="28"/>
        </w:rPr>
        <w:t>граф</w:t>
      </w:r>
      <w:r w:rsidR="002E70DD" w:rsidRPr="00A37A60">
        <w:rPr>
          <w:sz w:val="28"/>
          <w:szCs w:val="28"/>
        </w:rPr>
        <w:t>у «Ресурсное обеспечение и источники финансирования муниципальной программы»</w:t>
      </w:r>
      <w:r w:rsidR="002E70DD">
        <w:rPr>
          <w:sz w:val="28"/>
          <w:szCs w:val="28"/>
        </w:rPr>
        <w:t xml:space="preserve"> и</w:t>
      </w:r>
      <w:r w:rsidR="002E70DD" w:rsidRPr="0062002B">
        <w:rPr>
          <w:sz w:val="28"/>
          <w:szCs w:val="28"/>
        </w:rPr>
        <w:t xml:space="preserve">зложить </w:t>
      </w:r>
      <w:r w:rsidR="002E70DD">
        <w:rPr>
          <w:sz w:val="28"/>
          <w:szCs w:val="28"/>
        </w:rPr>
        <w:t xml:space="preserve">в </w:t>
      </w:r>
      <w:r w:rsidR="002E70DD" w:rsidRPr="0062002B">
        <w:rPr>
          <w:sz w:val="28"/>
          <w:szCs w:val="28"/>
        </w:rPr>
        <w:t xml:space="preserve">следующей </w:t>
      </w:r>
      <w:r w:rsidR="002E70DD" w:rsidRPr="00A37A60">
        <w:rPr>
          <w:sz w:val="28"/>
          <w:szCs w:val="28"/>
        </w:rPr>
        <w:t>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2032"/>
        <w:gridCol w:w="1176"/>
        <w:gridCol w:w="1117"/>
        <w:gridCol w:w="1117"/>
        <w:gridCol w:w="1116"/>
        <w:gridCol w:w="1089"/>
        <w:gridCol w:w="996"/>
        <w:gridCol w:w="996"/>
      </w:tblGrid>
      <w:tr w:rsidR="0086448E" w:rsidRPr="00F00DD5" w14:paraId="6255FE68" w14:textId="77777777" w:rsidTr="00366269">
        <w:trPr>
          <w:trHeight w:val="36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B0287" w14:textId="77777777" w:rsidR="002E70DD" w:rsidRPr="00513912" w:rsidRDefault="002E70DD" w:rsidP="002E70DD">
            <w:pPr>
              <w:tabs>
                <w:tab w:val="center" w:pos="4153"/>
                <w:tab w:val="right" w:pos="8306"/>
              </w:tabs>
              <w:jc w:val="both"/>
            </w:pPr>
            <w:r w:rsidRPr="006D5672">
              <w:t>Ресурсное обеспечение и</w:t>
            </w:r>
          </w:p>
          <w:p w14:paraId="26AC7B46" w14:textId="3A5CEA9B" w:rsidR="0086448E" w:rsidRPr="00F00DD5" w:rsidRDefault="002E70DD" w:rsidP="002E70DD">
            <w:pPr>
              <w:tabs>
                <w:tab w:val="center" w:pos="4153"/>
                <w:tab w:val="right" w:pos="8306"/>
              </w:tabs>
            </w:pPr>
            <w:r>
              <w:lastRenderedPageBreak/>
              <w:t>источники финансирования муниципальной программы, в том числе:</w:t>
            </w:r>
          </w:p>
        </w:tc>
        <w:tc>
          <w:tcPr>
            <w:tcW w:w="7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1EA9F" w14:textId="78D40222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lastRenderedPageBreak/>
              <w:t xml:space="preserve">Общий объем финансирования муниципальной программы </w:t>
            </w:r>
            <w:r w:rsidRPr="00F00DD5">
              <w:rPr>
                <w:bCs/>
                <w:color w:val="000000"/>
              </w:rPr>
              <w:t>за счет всех источников финансирования</w:t>
            </w:r>
            <w:r w:rsidRPr="00F00DD5">
              <w:rPr>
                <w:sz w:val="28"/>
              </w:rPr>
              <w:t xml:space="preserve"> </w:t>
            </w:r>
            <w:r w:rsidRPr="00F00DD5">
              <w:t xml:space="preserve">составляет </w:t>
            </w:r>
            <w:r w:rsidR="00F974BA">
              <w:t>56 838,19</w:t>
            </w:r>
            <w:r w:rsidRPr="00F00DD5">
              <w:t xml:space="preserve"> тыс. руб.</w:t>
            </w:r>
          </w:p>
          <w:p w14:paraId="5E92A675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lastRenderedPageBreak/>
              <w:t>Объем бюджетных ассигнований на реализацию подпрограмм составляет:</w:t>
            </w:r>
          </w:p>
          <w:p w14:paraId="3B08C865" w14:textId="6B99AE56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области» на 2024-2028 годы – </w:t>
            </w:r>
            <w:r w:rsidR="00BA1B9B">
              <w:t>4 253,72</w:t>
            </w:r>
            <w:r w:rsidRPr="00F00DD5">
              <w:t xml:space="preserve"> тыс. руб.</w:t>
            </w:r>
          </w:p>
          <w:p w14:paraId="5AFCA820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>В том числе по годам, тыс. руб.:</w:t>
            </w:r>
          </w:p>
          <w:p w14:paraId="29CAC0DF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both"/>
            </w:pPr>
          </w:p>
        </w:tc>
      </w:tr>
      <w:tr w:rsidR="0086448E" w:rsidRPr="00F00DD5" w14:paraId="1C07723D" w14:textId="77777777" w:rsidTr="00366269">
        <w:trPr>
          <w:trHeight w:val="345"/>
        </w:trPr>
        <w:tc>
          <w:tcPr>
            <w:tcW w:w="2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DBBFE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</w:pPr>
            <w:r w:rsidRPr="00F00DD5">
              <w:lastRenderedPageBreak/>
              <w:t>по годам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BB70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B26C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2023 г.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A0F1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2024 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10DE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2025 г.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1441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2026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C1E8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2027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8EEA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2028 г.</w:t>
            </w:r>
          </w:p>
        </w:tc>
      </w:tr>
      <w:tr w:rsidR="0086448E" w:rsidRPr="00F00DD5" w14:paraId="7EEF55ED" w14:textId="77777777" w:rsidTr="00366269">
        <w:trPr>
          <w:trHeight w:val="330"/>
        </w:trPr>
        <w:tc>
          <w:tcPr>
            <w:tcW w:w="2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64FB8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</w:pPr>
            <w:r w:rsidRPr="00F00DD5">
              <w:t>средства местного бюджета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4393" w14:textId="7EC3B2F2" w:rsidR="0086448E" w:rsidRPr="00F00DD5" w:rsidRDefault="00E766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55 623,08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304D" w14:textId="446EE029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11653,97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C1E7" w14:textId="10D38AC7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11350,24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A324" w14:textId="4013B51A" w:rsidR="0086448E" w:rsidRPr="00366269" w:rsidRDefault="00E766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9513,26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8F52" w14:textId="613222C9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8131,35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FE33" w14:textId="2C7DC5E7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8062,94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DA51" w14:textId="4B17A3A0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6911,33</w:t>
            </w:r>
          </w:p>
        </w:tc>
      </w:tr>
      <w:tr w:rsidR="0086448E" w:rsidRPr="00F00DD5" w14:paraId="4079A538" w14:textId="77777777" w:rsidTr="00366269">
        <w:trPr>
          <w:trHeight w:val="210"/>
        </w:trPr>
        <w:tc>
          <w:tcPr>
            <w:tcW w:w="2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052A5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</w:pPr>
            <w:r w:rsidRPr="00F00DD5">
              <w:t>иные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4CFE" w14:textId="10293D01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1 215,10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B04B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47,05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2F8C" w14:textId="3921FC54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540,00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E2E7" w14:textId="508DA5A0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6</w:t>
            </w:r>
            <w:r w:rsidR="00E7669B">
              <w:t>2</w:t>
            </w:r>
            <w:r>
              <w:t>8,05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97FA" w14:textId="36A2AEE1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2669" w14:textId="72003AB7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8D1E" w14:textId="38AABF9A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</w:tr>
      <w:tr w:rsidR="0086448E" w:rsidRPr="00F00DD5" w14:paraId="691D6191" w14:textId="77777777" w:rsidTr="00366269">
        <w:trPr>
          <w:trHeight w:val="562"/>
        </w:trPr>
        <w:tc>
          <w:tcPr>
            <w:tcW w:w="2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42FB6" w14:textId="77777777" w:rsidR="0086448E" w:rsidRPr="00F00DD5" w:rsidRDefault="0086448E" w:rsidP="00011CC3">
            <w:pPr>
              <w:tabs>
                <w:tab w:val="center" w:pos="4153"/>
                <w:tab w:val="right" w:pos="8306"/>
              </w:tabs>
            </w:pPr>
            <w:r w:rsidRPr="00F00DD5">
              <w:t>планируемые результаты реализации программы (итого)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70ED8" w14:textId="016EF019" w:rsidR="0086448E" w:rsidRPr="00F00DD5" w:rsidRDefault="00E766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56838,19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13102" w14:textId="48E2B44E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11701,02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210F0" w14:textId="733D2CCE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11890,24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0A0A6" w14:textId="5B1F4FBC" w:rsidR="0086448E" w:rsidRPr="00F00DD5" w:rsidRDefault="00E766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10141,31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FFBDD" w14:textId="206047D1" w:rsidR="0086448E" w:rsidRPr="00F00DD5" w:rsidRDefault="00BA1B9B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8131,35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E14EC" w14:textId="6F7032FA" w:rsidR="0086448E" w:rsidRPr="00F00DD5" w:rsidRDefault="002349FD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8062,94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547B9" w14:textId="1958DC3A" w:rsidR="0086448E" w:rsidRPr="00F00DD5" w:rsidRDefault="00366269" w:rsidP="00011CC3">
            <w:pPr>
              <w:tabs>
                <w:tab w:val="center" w:pos="4153"/>
                <w:tab w:val="right" w:pos="8306"/>
              </w:tabs>
              <w:jc w:val="center"/>
            </w:pPr>
            <w:r>
              <w:t>6911,33</w:t>
            </w:r>
          </w:p>
        </w:tc>
      </w:tr>
    </w:tbl>
    <w:p w14:paraId="0FB56086" w14:textId="3A7AEBC3" w:rsidR="0067574A" w:rsidRPr="00F00DD5" w:rsidRDefault="0067574A" w:rsidP="00366269">
      <w:pPr>
        <w:tabs>
          <w:tab w:val="center" w:pos="4153"/>
          <w:tab w:val="right" w:pos="8306"/>
        </w:tabs>
        <w:ind w:firstLine="709"/>
        <w:jc w:val="both"/>
        <w:rPr>
          <w:sz w:val="28"/>
        </w:rPr>
      </w:pPr>
      <w:r w:rsidRPr="00F00DD5">
        <w:rPr>
          <w:sz w:val="28"/>
        </w:rPr>
        <w:t>1.2.</w:t>
      </w:r>
      <w:r w:rsidR="00256F77" w:rsidRPr="00F00DD5">
        <w:rPr>
          <w:sz w:val="28"/>
        </w:rPr>
        <w:t xml:space="preserve"> </w:t>
      </w:r>
      <w:r w:rsidR="00C1759A" w:rsidRPr="00F00DD5">
        <w:rPr>
          <w:sz w:val="28"/>
        </w:rPr>
        <w:t xml:space="preserve">Раздел 5 </w:t>
      </w:r>
      <w:r w:rsidR="00C1759A" w:rsidRPr="00F00DD5">
        <w:rPr>
          <w:sz w:val="28"/>
          <w:szCs w:val="28"/>
        </w:rPr>
        <w:t>Программы</w:t>
      </w:r>
      <w:r w:rsidR="00C1759A" w:rsidRPr="00F00DD5">
        <w:rPr>
          <w:sz w:val="28"/>
        </w:rPr>
        <w:t xml:space="preserve"> и</w:t>
      </w:r>
      <w:r w:rsidRPr="00F00DD5">
        <w:rPr>
          <w:sz w:val="28"/>
        </w:rPr>
        <w:t>зложить в следующей редакции:</w:t>
      </w:r>
    </w:p>
    <w:p w14:paraId="37FDFE99" w14:textId="77777777" w:rsidR="007D214C" w:rsidRPr="00F00DD5" w:rsidRDefault="0067574A" w:rsidP="00366269">
      <w:pPr>
        <w:jc w:val="center"/>
        <w:rPr>
          <w:sz w:val="28"/>
          <w:szCs w:val="28"/>
        </w:rPr>
      </w:pPr>
      <w:r w:rsidRPr="00F00DD5">
        <w:rPr>
          <w:sz w:val="28"/>
          <w:szCs w:val="28"/>
        </w:rPr>
        <w:t>«</w:t>
      </w:r>
      <w:r w:rsidR="007D214C" w:rsidRPr="00F00DD5">
        <w:rPr>
          <w:sz w:val="28"/>
          <w:szCs w:val="28"/>
        </w:rPr>
        <w:t>РАЗДЕЛ 5.</w:t>
      </w:r>
    </w:p>
    <w:p w14:paraId="261CFF1D" w14:textId="77777777" w:rsidR="007D214C" w:rsidRPr="00F00DD5" w:rsidRDefault="007D214C" w:rsidP="00366269">
      <w:pPr>
        <w:jc w:val="center"/>
        <w:rPr>
          <w:sz w:val="28"/>
          <w:szCs w:val="28"/>
        </w:rPr>
      </w:pPr>
      <w:r w:rsidRPr="00F00DD5">
        <w:rPr>
          <w:sz w:val="28"/>
          <w:szCs w:val="28"/>
        </w:rPr>
        <w:t>РЕСУРСНОЕ ОБЕСПЕЧЕНИЕ МУНИЦИПАЛЬНОЙ ПРОГРАММЫ</w:t>
      </w:r>
    </w:p>
    <w:p w14:paraId="4173B29C" w14:textId="77777777" w:rsidR="007D214C" w:rsidRPr="00F00DD5" w:rsidRDefault="007D214C" w:rsidP="00366269">
      <w:pPr>
        <w:ind w:firstLine="709"/>
        <w:jc w:val="center"/>
        <w:rPr>
          <w:sz w:val="28"/>
          <w:szCs w:val="28"/>
        </w:rPr>
      </w:pPr>
    </w:p>
    <w:p w14:paraId="0E97D18F" w14:textId="3C3B185E" w:rsidR="007D214C" w:rsidRPr="00F00DD5" w:rsidRDefault="007D214C" w:rsidP="00366269">
      <w:pPr>
        <w:ind w:firstLine="709"/>
        <w:contextualSpacing/>
        <w:jc w:val="both"/>
        <w:rPr>
          <w:sz w:val="28"/>
          <w:szCs w:val="28"/>
        </w:rPr>
      </w:pPr>
      <w:r w:rsidRPr="00F00DD5">
        <w:rPr>
          <w:sz w:val="28"/>
          <w:szCs w:val="28"/>
        </w:rPr>
        <w:t xml:space="preserve">Общий объём финансирования мероприятий в 2023-2028 гг. за </w:t>
      </w:r>
      <w:r w:rsidRPr="00F00DD5">
        <w:rPr>
          <w:bCs/>
          <w:color w:val="000000"/>
          <w:sz w:val="28"/>
        </w:rPr>
        <w:t>счет всех источников финансирования</w:t>
      </w:r>
      <w:r w:rsidRPr="00F00DD5">
        <w:rPr>
          <w:sz w:val="28"/>
          <w:szCs w:val="28"/>
        </w:rPr>
        <w:t xml:space="preserve"> составит </w:t>
      </w:r>
      <w:r w:rsidR="00E7669B">
        <w:rPr>
          <w:sz w:val="28"/>
          <w:szCs w:val="28"/>
        </w:rPr>
        <w:t>56 838,19</w:t>
      </w:r>
      <w:r w:rsidRPr="00F00DD5">
        <w:rPr>
          <w:sz w:val="28"/>
          <w:szCs w:val="28"/>
        </w:rPr>
        <w:t xml:space="preserve"> тыс. рублей.</w:t>
      </w:r>
    </w:p>
    <w:p w14:paraId="714F07FA" w14:textId="394320AB" w:rsidR="007D214C" w:rsidRPr="00F00DD5" w:rsidRDefault="007D214C" w:rsidP="00366269">
      <w:pPr>
        <w:tabs>
          <w:tab w:val="center" w:pos="4153"/>
          <w:tab w:val="right" w:pos="8306"/>
        </w:tabs>
        <w:ind w:firstLine="709"/>
        <w:contextualSpacing/>
        <w:rPr>
          <w:sz w:val="28"/>
          <w:szCs w:val="28"/>
        </w:rPr>
      </w:pPr>
      <w:r w:rsidRPr="00F00DD5">
        <w:rPr>
          <w:sz w:val="28"/>
          <w:szCs w:val="28"/>
        </w:rPr>
        <w:t xml:space="preserve">2023 г. – </w:t>
      </w:r>
      <w:r w:rsidR="004F6152">
        <w:rPr>
          <w:sz w:val="28"/>
          <w:szCs w:val="28"/>
        </w:rPr>
        <w:t>11</w:t>
      </w:r>
      <w:r w:rsidR="00206506">
        <w:rPr>
          <w:sz w:val="28"/>
          <w:szCs w:val="28"/>
        </w:rPr>
        <w:t xml:space="preserve"> </w:t>
      </w:r>
      <w:r w:rsidR="004F6152">
        <w:rPr>
          <w:sz w:val="28"/>
          <w:szCs w:val="28"/>
        </w:rPr>
        <w:t>701,02</w:t>
      </w:r>
      <w:r w:rsidRPr="00F00DD5">
        <w:rPr>
          <w:sz w:val="28"/>
          <w:szCs w:val="28"/>
        </w:rPr>
        <w:t xml:space="preserve"> тыс. руб.</w:t>
      </w:r>
    </w:p>
    <w:p w14:paraId="7FF20863" w14:textId="51C53CB7" w:rsidR="007D214C" w:rsidRPr="00F00DD5" w:rsidRDefault="007D214C" w:rsidP="00366269">
      <w:pPr>
        <w:tabs>
          <w:tab w:val="center" w:pos="4153"/>
          <w:tab w:val="right" w:pos="8306"/>
        </w:tabs>
        <w:ind w:firstLine="709"/>
        <w:contextualSpacing/>
        <w:rPr>
          <w:sz w:val="28"/>
          <w:szCs w:val="28"/>
        </w:rPr>
      </w:pPr>
      <w:r w:rsidRPr="00F00DD5">
        <w:rPr>
          <w:sz w:val="28"/>
          <w:szCs w:val="28"/>
        </w:rPr>
        <w:t xml:space="preserve">2024 г. – </w:t>
      </w:r>
      <w:r w:rsidR="00206506">
        <w:rPr>
          <w:sz w:val="28"/>
          <w:szCs w:val="28"/>
        </w:rPr>
        <w:t>11 890,24</w:t>
      </w:r>
      <w:r w:rsidRPr="00F00DD5">
        <w:rPr>
          <w:sz w:val="28"/>
          <w:szCs w:val="28"/>
        </w:rPr>
        <w:t xml:space="preserve"> тыс. руб.</w:t>
      </w:r>
    </w:p>
    <w:p w14:paraId="0338C6DD" w14:textId="3F9079E5" w:rsidR="007D214C" w:rsidRPr="00F00DD5" w:rsidRDefault="007D214C" w:rsidP="00366269">
      <w:pPr>
        <w:ind w:firstLine="709"/>
        <w:contextualSpacing/>
        <w:jc w:val="both"/>
        <w:rPr>
          <w:sz w:val="28"/>
          <w:szCs w:val="28"/>
        </w:rPr>
      </w:pPr>
      <w:r w:rsidRPr="00F00DD5">
        <w:rPr>
          <w:sz w:val="28"/>
          <w:szCs w:val="28"/>
        </w:rPr>
        <w:t xml:space="preserve">2025 г. – </w:t>
      </w:r>
      <w:r w:rsidR="00E7669B">
        <w:rPr>
          <w:sz w:val="28"/>
          <w:szCs w:val="28"/>
        </w:rPr>
        <w:t>10 141,31</w:t>
      </w:r>
      <w:r w:rsidRPr="00F00DD5">
        <w:rPr>
          <w:sz w:val="28"/>
          <w:szCs w:val="28"/>
        </w:rPr>
        <w:t xml:space="preserve"> тыс. руб.</w:t>
      </w:r>
    </w:p>
    <w:p w14:paraId="3431BA5E" w14:textId="2C604151" w:rsidR="007D214C" w:rsidRPr="00F00DD5" w:rsidRDefault="007D214C" w:rsidP="00366269">
      <w:pPr>
        <w:ind w:firstLine="709"/>
        <w:contextualSpacing/>
        <w:jc w:val="both"/>
        <w:rPr>
          <w:sz w:val="28"/>
          <w:szCs w:val="28"/>
        </w:rPr>
      </w:pPr>
      <w:r w:rsidRPr="00F00DD5">
        <w:rPr>
          <w:sz w:val="28"/>
          <w:szCs w:val="28"/>
        </w:rPr>
        <w:t xml:space="preserve">2026 г. – </w:t>
      </w:r>
      <w:r w:rsidR="00206506">
        <w:rPr>
          <w:sz w:val="28"/>
          <w:szCs w:val="28"/>
        </w:rPr>
        <w:t>8 131,35</w:t>
      </w:r>
      <w:r w:rsidRPr="00F00DD5">
        <w:rPr>
          <w:sz w:val="28"/>
          <w:szCs w:val="28"/>
        </w:rPr>
        <w:t xml:space="preserve"> тыс. руб.</w:t>
      </w:r>
    </w:p>
    <w:p w14:paraId="72C776D3" w14:textId="573CF20F" w:rsidR="007D214C" w:rsidRPr="00F00DD5" w:rsidRDefault="007D214C" w:rsidP="00366269">
      <w:pPr>
        <w:ind w:firstLine="709"/>
        <w:contextualSpacing/>
        <w:jc w:val="both"/>
        <w:rPr>
          <w:sz w:val="28"/>
          <w:szCs w:val="28"/>
        </w:rPr>
      </w:pPr>
      <w:r w:rsidRPr="00F00DD5">
        <w:rPr>
          <w:sz w:val="28"/>
          <w:szCs w:val="28"/>
        </w:rPr>
        <w:t xml:space="preserve">2027 г. – </w:t>
      </w:r>
      <w:r w:rsidR="00206506">
        <w:rPr>
          <w:sz w:val="28"/>
          <w:szCs w:val="28"/>
        </w:rPr>
        <w:t>8 062,94</w:t>
      </w:r>
      <w:r w:rsidRPr="00F00DD5">
        <w:rPr>
          <w:sz w:val="28"/>
          <w:szCs w:val="28"/>
        </w:rPr>
        <w:t xml:space="preserve"> тыс. руб.</w:t>
      </w:r>
    </w:p>
    <w:p w14:paraId="692662DA" w14:textId="581F0E4D" w:rsidR="007D214C" w:rsidRPr="00F00DD5" w:rsidRDefault="007D214C" w:rsidP="00366269">
      <w:pPr>
        <w:ind w:firstLine="709"/>
        <w:contextualSpacing/>
        <w:jc w:val="both"/>
        <w:rPr>
          <w:sz w:val="28"/>
          <w:szCs w:val="28"/>
        </w:rPr>
      </w:pPr>
      <w:r w:rsidRPr="00F00DD5">
        <w:rPr>
          <w:sz w:val="28"/>
          <w:szCs w:val="28"/>
        </w:rPr>
        <w:t>2028 г. – 6</w:t>
      </w:r>
      <w:r w:rsidR="00206506">
        <w:rPr>
          <w:sz w:val="28"/>
          <w:szCs w:val="28"/>
        </w:rPr>
        <w:t xml:space="preserve"> </w:t>
      </w:r>
      <w:r w:rsidR="00C23161" w:rsidRPr="00F00DD5">
        <w:rPr>
          <w:sz w:val="28"/>
          <w:szCs w:val="28"/>
        </w:rPr>
        <w:t>9</w:t>
      </w:r>
      <w:r w:rsidRPr="00F00DD5">
        <w:rPr>
          <w:sz w:val="28"/>
          <w:szCs w:val="28"/>
        </w:rPr>
        <w:t>11,33 тыс. руб.</w:t>
      </w:r>
    </w:p>
    <w:p w14:paraId="00AB3C1C" w14:textId="77777777" w:rsidR="007D214C" w:rsidRPr="00F00DD5" w:rsidRDefault="007D214C" w:rsidP="00366269">
      <w:pPr>
        <w:ind w:firstLine="709"/>
        <w:jc w:val="both"/>
        <w:rPr>
          <w:sz w:val="28"/>
          <w:szCs w:val="28"/>
        </w:rPr>
      </w:pPr>
      <w:r w:rsidRPr="00F00DD5">
        <w:rPr>
          <w:sz w:val="28"/>
          <w:szCs w:val="28"/>
        </w:rPr>
        <w:t>Ресурсное обеспечение мероприятий муниципальной программы за счет средств местного бюджета прилагается в приложении к муниципальной программе (таблица 3).</w:t>
      </w:r>
    </w:p>
    <w:p w14:paraId="16B7F7A0" w14:textId="442DBBC3" w:rsidR="0067574A" w:rsidRDefault="007D214C" w:rsidP="00366269">
      <w:pPr>
        <w:ind w:firstLine="709"/>
        <w:jc w:val="both"/>
        <w:rPr>
          <w:sz w:val="28"/>
          <w:szCs w:val="28"/>
        </w:rPr>
      </w:pPr>
      <w:r w:rsidRPr="00F00DD5">
        <w:rPr>
          <w:sz w:val="28"/>
          <w:szCs w:val="28"/>
        </w:rPr>
        <w:t>Прогнозная (справочная) оценка ресурсного обеспечения реализации муниципальной программы за счет всех источников финансирования прилагается в приложении к муниципальной программе (таблица 4).</w:t>
      </w:r>
      <w:r w:rsidR="0067574A" w:rsidRPr="00F00DD5">
        <w:rPr>
          <w:sz w:val="28"/>
          <w:szCs w:val="28"/>
        </w:rPr>
        <w:t>»</w:t>
      </w:r>
    </w:p>
    <w:p w14:paraId="187AC0C7" w14:textId="77777777" w:rsidR="0086448E" w:rsidRPr="00F00DD5" w:rsidRDefault="0086448E" w:rsidP="00313FC9">
      <w:pPr>
        <w:ind w:firstLine="709"/>
        <w:jc w:val="both"/>
        <w:rPr>
          <w:sz w:val="28"/>
        </w:rPr>
      </w:pPr>
      <w:r w:rsidRPr="00F00DD5">
        <w:rPr>
          <w:sz w:val="28"/>
          <w:szCs w:val="28"/>
        </w:rPr>
        <w:t xml:space="preserve">1.3. </w:t>
      </w:r>
      <w:r w:rsidRPr="00F00DD5">
        <w:rPr>
          <w:sz w:val="28"/>
        </w:rPr>
        <w:t>Таблицу 1</w:t>
      </w:r>
      <w:r w:rsidRPr="00F00DD5">
        <w:rPr>
          <w:sz w:val="28"/>
          <w:szCs w:val="28"/>
        </w:rPr>
        <w:t xml:space="preserve"> «</w:t>
      </w:r>
      <w:r w:rsidRPr="00F00DD5">
        <w:rPr>
          <w:sz w:val="28"/>
        </w:rPr>
        <w:t>Сведения о составе и значениях целевых показателей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гг.</w:t>
      </w:r>
      <w:r w:rsidRPr="00F00DD5">
        <w:rPr>
          <w:sz w:val="28"/>
          <w:szCs w:val="28"/>
        </w:rPr>
        <w:t xml:space="preserve">» Программы </w:t>
      </w:r>
      <w:r w:rsidRPr="00F00DD5">
        <w:rPr>
          <w:sz w:val="28"/>
        </w:rPr>
        <w:t>изложить в следующей редакции: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992"/>
        <w:gridCol w:w="1134"/>
        <w:gridCol w:w="1134"/>
        <w:gridCol w:w="1134"/>
        <w:gridCol w:w="1134"/>
        <w:gridCol w:w="1134"/>
        <w:gridCol w:w="992"/>
      </w:tblGrid>
      <w:tr w:rsidR="0086448E" w:rsidRPr="00F00DD5" w14:paraId="7E9237CD" w14:textId="77777777" w:rsidTr="00011CC3">
        <w:tc>
          <w:tcPr>
            <w:tcW w:w="392" w:type="dxa"/>
            <w:vMerge w:val="restart"/>
            <w:vAlign w:val="bottom"/>
          </w:tcPr>
          <w:p w14:paraId="384260E5" w14:textId="77777777" w:rsidR="0086448E" w:rsidRPr="00F00DD5" w:rsidRDefault="0086448E" w:rsidP="00313FC9">
            <w:pPr>
              <w:jc w:val="center"/>
            </w:pPr>
            <w:bookmarkStart w:id="2" w:name="_Hlk146185786"/>
            <w:r w:rsidRPr="00F00DD5">
              <w:t>№</w:t>
            </w:r>
          </w:p>
          <w:p w14:paraId="658BF96C" w14:textId="77777777" w:rsidR="0086448E" w:rsidRPr="00F00DD5" w:rsidRDefault="0086448E" w:rsidP="00313FC9">
            <w:pPr>
              <w:jc w:val="center"/>
            </w:pPr>
            <w:r w:rsidRPr="00F00DD5">
              <w:t>п</w:t>
            </w:r>
          </w:p>
          <w:p w14:paraId="45EC81F8" w14:textId="77777777" w:rsidR="0086448E" w:rsidRPr="00F00DD5" w:rsidRDefault="0086448E" w:rsidP="00313FC9">
            <w:pPr>
              <w:jc w:val="center"/>
            </w:pPr>
            <w:r w:rsidRPr="00F00DD5">
              <w:t>/</w:t>
            </w:r>
          </w:p>
          <w:p w14:paraId="1D42E9DA" w14:textId="77777777" w:rsidR="0086448E" w:rsidRPr="00F00DD5" w:rsidRDefault="0086448E" w:rsidP="00313FC9">
            <w:pPr>
              <w:jc w:val="center"/>
            </w:pPr>
            <w:r w:rsidRPr="00F00DD5">
              <w:t>п</w:t>
            </w:r>
          </w:p>
        </w:tc>
        <w:tc>
          <w:tcPr>
            <w:tcW w:w="1701" w:type="dxa"/>
            <w:vMerge w:val="restart"/>
            <w:vAlign w:val="bottom"/>
          </w:tcPr>
          <w:p w14:paraId="2B12131C" w14:textId="77777777" w:rsidR="0086448E" w:rsidRPr="00F00DD5" w:rsidRDefault="0086448E" w:rsidP="00313FC9">
            <w:pPr>
              <w:jc w:val="center"/>
            </w:pPr>
            <w:r w:rsidRPr="00F00DD5">
              <w:t>Наименование целевого показателя</w:t>
            </w:r>
          </w:p>
        </w:tc>
        <w:tc>
          <w:tcPr>
            <w:tcW w:w="992" w:type="dxa"/>
            <w:vMerge w:val="restart"/>
            <w:vAlign w:val="bottom"/>
          </w:tcPr>
          <w:p w14:paraId="6F73D483" w14:textId="77777777" w:rsidR="0086448E" w:rsidRPr="00F00DD5" w:rsidRDefault="0086448E" w:rsidP="00313FC9">
            <w:pPr>
              <w:jc w:val="center"/>
            </w:pPr>
            <w:r w:rsidRPr="00F00DD5">
              <w:t>Единица измерения</w:t>
            </w:r>
          </w:p>
        </w:tc>
        <w:tc>
          <w:tcPr>
            <w:tcW w:w="6662" w:type="dxa"/>
            <w:gridSpan w:val="6"/>
            <w:vAlign w:val="bottom"/>
          </w:tcPr>
          <w:p w14:paraId="49ACA066" w14:textId="77777777" w:rsidR="0086448E" w:rsidRPr="00F00DD5" w:rsidRDefault="0086448E" w:rsidP="00313FC9">
            <w:pPr>
              <w:jc w:val="center"/>
            </w:pPr>
            <w:r w:rsidRPr="00F00DD5">
              <w:t>Значение целевых показателей</w:t>
            </w:r>
          </w:p>
        </w:tc>
      </w:tr>
      <w:tr w:rsidR="0086448E" w:rsidRPr="00F00DD5" w14:paraId="0FDBAC90" w14:textId="77777777" w:rsidTr="00011CC3">
        <w:tc>
          <w:tcPr>
            <w:tcW w:w="392" w:type="dxa"/>
            <w:vMerge/>
            <w:vAlign w:val="bottom"/>
          </w:tcPr>
          <w:p w14:paraId="4A73B001" w14:textId="77777777" w:rsidR="0086448E" w:rsidRPr="00F00DD5" w:rsidRDefault="0086448E" w:rsidP="00313FC9">
            <w:pPr>
              <w:jc w:val="center"/>
            </w:pPr>
          </w:p>
        </w:tc>
        <w:tc>
          <w:tcPr>
            <w:tcW w:w="1701" w:type="dxa"/>
            <w:vMerge/>
            <w:vAlign w:val="bottom"/>
          </w:tcPr>
          <w:p w14:paraId="5333EC01" w14:textId="77777777" w:rsidR="0086448E" w:rsidRPr="00F00DD5" w:rsidRDefault="0086448E" w:rsidP="00313FC9">
            <w:pPr>
              <w:jc w:val="center"/>
            </w:pPr>
          </w:p>
        </w:tc>
        <w:tc>
          <w:tcPr>
            <w:tcW w:w="992" w:type="dxa"/>
            <w:vMerge/>
            <w:vAlign w:val="bottom"/>
          </w:tcPr>
          <w:p w14:paraId="09F1D3CF" w14:textId="77777777" w:rsidR="0086448E" w:rsidRPr="00F00DD5" w:rsidRDefault="0086448E" w:rsidP="00313FC9">
            <w:pPr>
              <w:jc w:val="center"/>
            </w:pPr>
          </w:p>
        </w:tc>
        <w:tc>
          <w:tcPr>
            <w:tcW w:w="1134" w:type="dxa"/>
            <w:vAlign w:val="bottom"/>
          </w:tcPr>
          <w:p w14:paraId="1D575FD4" w14:textId="77777777" w:rsidR="0086448E" w:rsidRPr="00F00DD5" w:rsidRDefault="0086448E" w:rsidP="00313FC9">
            <w:pPr>
              <w:jc w:val="center"/>
            </w:pPr>
            <w:r w:rsidRPr="00F00DD5">
              <w:t>2023 г.</w:t>
            </w:r>
          </w:p>
        </w:tc>
        <w:tc>
          <w:tcPr>
            <w:tcW w:w="1134" w:type="dxa"/>
            <w:vAlign w:val="bottom"/>
          </w:tcPr>
          <w:p w14:paraId="3C040143" w14:textId="77777777" w:rsidR="0086448E" w:rsidRPr="00F00DD5" w:rsidRDefault="0086448E" w:rsidP="00313FC9">
            <w:pPr>
              <w:jc w:val="center"/>
            </w:pPr>
            <w:r w:rsidRPr="00F00DD5">
              <w:t>2024 г.</w:t>
            </w:r>
          </w:p>
        </w:tc>
        <w:tc>
          <w:tcPr>
            <w:tcW w:w="1134" w:type="dxa"/>
            <w:vAlign w:val="bottom"/>
          </w:tcPr>
          <w:p w14:paraId="00B1387E" w14:textId="77777777" w:rsidR="0086448E" w:rsidRPr="00F00DD5" w:rsidRDefault="0086448E" w:rsidP="00313FC9">
            <w:pPr>
              <w:jc w:val="center"/>
            </w:pPr>
            <w:r w:rsidRPr="00F00DD5">
              <w:t>2025 г.</w:t>
            </w:r>
          </w:p>
        </w:tc>
        <w:tc>
          <w:tcPr>
            <w:tcW w:w="1134" w:type="dxa"/>
            <w:vAlign w:val="bottom"/>
          </w:tcPr>
          <w:p w14:paraId="29D0E263" w14:textId="77777777" w:rsidR="0086448E" w:rsidRPr="00F00DD5" w:rsidRDefault="0086448E" w:rsidP="00313FC9">
            <w:pPr>
              <w:jc w:val="center"/>
            </w:pPr>
            <w:r w:rsidRPr="00F00DD5">
              <w:t>2026 г.</w:t>
            </w:r>
          </w:p>
        </w:tc>
        <w:tc>
          <w:tcPr>
            <w:tcW w:w="1134" w:type="dxa"/>
            <w:vAlign w:val="bottom"/>
          </w:tcPr>
          <w:p w14:paraId="4D89B4AD" w14:textId="77777777" w:rsidR="0086448E" w:rsidRPr="00F00DD5" w:rsidRDefault="0086448E" w:rsidP="00313FC9">
            <w:pPr>
              <w:jc w:val="center"/>
            </w:pPr>
            <w:r w:rsidRPr="00F00DD5">
              <w:t>2027 г.</w:t>
            </w:r>
          </w:p>
        </w:tc>
        <w:tc>
          <w:tcPr>
            <w:tcW w:w="992" w:type="dxa"/>
            <w:vAlign w:val="bottom"/>
          </w:tcPr>
          <w:p w14:paraId="36E5257B" w14:textId="77777777" w:rsidR="0086448E" w:rsidRPr="00F00DD5" w:rsidRDefault="0086448E" w:rsidP="00313FC9">
            <w:pPr>
              <w:jc w:val="center"/>
            </w:pPr>
            <w:r w:rsidRPr="00F00DD5">
              <w:t>2028 г.</w:t>
            </w:r>
          </w:p>
        </w:tc>
      </w:tr>
      <w:tr w:rsidR="0086448E" w:rsidRPr="00F00DD5" w14:paraId="62BF2E79" w14:textId="77777777" w:rsidTr="00011CC3">
        <w:tc>
          <w:tcPr>
            <w:tcW w:w="392" w:type="dxa"/>
          </w:tcPr>
          <w:p w14:paraId="7977D1B9" w14:textId="77777777" w:rsidR="0086448E" w:rsidRPr="00F00DD5" w:rsidRDefault="0086448E" w:rsidP="00313FC9">
            <w:pPr>
              <w:jc w:val="center"/>
            </w:pPr>
            <w:r w:rsidRPr="00F00DD5">
              <w:t>1</w:t>
            </w:r>
          </w:p>
        </w:tc>
        <w:tc>
          <w:tcPr>
            <w:tcW w:w="1701" w:type="dxa"/>
          </w:tcPr>
          <w:p w14:paraId="04B59601" w14:textId="77777777" w:rsidR="0086448E" w:rsidRPr="00F00DD5" w:rsidRDefault="0086448E" w:rsidP="00313FC9">
            <w:pPr>
              <w:jc w:val="center"/>
            </w:pPr>
            <w:r w:rsidRPr="00F00DD5">
              <w:t>2</w:t>
            </w:r>
          </w:p>
        </w:tc>
        <w:tc>
          <w:tcPr>
            <w:tcW w:w="992" w:type="dxa"/>
          </w:tcPr>
          <w:p w14:paraId="45485824" w14:textId="77777777" w:rsidR="0086448E" w:rsidRPr="00F00DD5" w:rsidRDefault="0086448E" w:rsidP="00313FC9">
            <w:pPr>
              <w:jc w:val="center"/>
            </w:pPr>
            <w:r w:rsidRPr="00F00DD5">
              <w:t>3</w:t>
            </w:r>
          </w:p>
        </w:tc>
        <w:tc>
          <w:tcPr>
            <w:tcW w:w="1134" w:type="dxa"/>
          </w:tcPr>
          <w:p w14:paraId="036A2444" w14:textId="77777777" w:rsidR="0086448E" w:rsidRPr="00F00DD5" w:rsidRDefault="0086448E" w:rsidP="00313FC9">
            <w:pPr>
              <w:jc w:val="center"/>
            </w:pPr>
            <w:r w:rsidRPr="00F00DD5">
              <w:t>4</w:t>
            </w:r>
          </w:p>
        </w:tc>
        <w:tc>
          <w:tcPr>
            <w:tcW w:w="1134" w:type="dxa"/>
          </w:tcPr>
          <w:p w14:paraId="19FDE73F" w14:textId="77777777" w:rsidR="0086448E" w:rsidRPr="00F00DD5" w:rsidRDefault="0086448E" w:rsidP="00313FC9">
            <w:pPr>
              <w:jc w:val="center"/>
            </w:pPr>
            <w:r w:rsidRPr="00F00DD5">
              <w:t>5</w:t>
            </w:r>
          </w:p>
        </w:tc>
        <w:tc>
          <w:tcPr>
            <w:tcW w:w="1134" w:type="dxa"/>
          </w:tcPr>
          <w:p w14:paraId="3C9D2B9C" w14:textId="77777777" w:rsidR="0086448E" w:rsidRPr="00F00DD5" w:rsidRDefault="0086448E" w:rsidP="00313FC9">
            <w:pPr>
              <w:jc w:val="center"/>
            </w:pPr>
            <w:r w:rsidRPr="00F00DD5">
              <w:t>6</w:t>
            </w:r>
          </w:p>
        </w:tc>
        <w:tc>
          <w:tcPr>
            <w:tcW w:w="1134" w:type="dxa"/>
          </w:tcPr>
          <w:p w14:paraId="749EE3B3" w14:textId="77777777" w:rsidR="0086448E" w:rsidRPr="00F00DD5" w:rsidRDefault="0086448E" w:rsidP="00313FC9">
            <w:pPr>
              <w:jc w:val="center"/>
            </w:pPr>
            <w:r w:rsidRPr="00F00DD5">
              <w:t>7</w:t>
            </w:r>
          </w:p>
        </w:tc>
        <w:tc>
          <w:tcPr>
            <w:tcW w:w="1134" w:type="dxa"/>
          </w:tcPr>
          <w:p w14:paraId="0E9236AD" w14:textId="77777777" w:rsidR="0086448E" w:rsidRPr="00F00DD5" w:rsidRDefault="0086448E" w:rsidP="00313FC9">
            <w:pPr>
              <w:jc w:val="center"/>
            </w:pPr>
            <w:r w:rsidRPr="00F00DD5">
              <w:t>8</w:t>
            </w:r>
          </w:p>
        </w:tc>
        <w:tc>
          <w:tcPr>
            <w:tcW w:w="992" w:type="dxa"/>
          </w:tcPr>
          <w:p w14:paraId="1A484D03" w14:textId="77777777" w:rsidR="0086448E" w:rsidRPr="00F00DD5" w:rsidRDefault="0086448E" w:rsidP="00313FC9">
            <w:pPr>
              <w:jc w:val="center"/>
            </w:pPr>
            <w:r w:rsidRPr="00F00DD5">
              <w:t>9</w:t>
            </w:r>
          </w:p>
        </w:tc>
      </w:tr>
      <w:tr w:rsidR="0086448E" w:rsidRPr="00F00DD5" w14:paraId="131DB2F7" w14:textId="77777777" w:rsidTr="00011CC3">
        <w:tc>
          <w:tcPr>
            <w:tcW w:w="9747" w:type="dxa"/>
            <w:gridSpan w:val="9"/>
          </w:tcPr>
          <w:p w14:paraId="5B66D59C" w14:textId="77777777" w:rsidR="0086448E" w:rsidRPr="00F00DD5" w:rsidRDefault="0086448E" w:rsidP="00313FC9">
            <w:pPr>
              <w:jc w:val="center"/>
              <w:rPr>
                <w:bCs/>
              </w:rPr>
            </w:pPr>
            <w:r w:rsidRPr="00F00DD5">
              <w:rPr>
                <w:bCs/>
              </w:rPr>
              <w:t>Программа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2023-2028гг.</w:t>
            </w:r>
          </w:p>
        </w:tc>
      </w:tr>
      <w:tr w:rsidR="0086448E" w:rsidRPr="00F00DD5" w14:paraId="0D012B0C" w14:textId="77777777" w:rsidTr="00011CC3">
        <w:trPr>
          <w:trHeight w:val="700"/>
        </w:trPr>
        <w:tc>
          <w:tcPr>
            <w:tcW w:w="392" w:type="dxa"/>
          </w:tcPr>
          <w:p w14:paraId="756779C8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14:paraId="1DB7D582" w14:textId="77777777" w:rsidR="0086448E" w:rsidRPr="00F00DD5" w:rsidRDefault="0086448E" w:rsidP="00313FC9">
            <w:r w:rsidRPr="00F00DD5">
              <w:t>Увеличение культурно-досуговых мероприятий</w:t>
            </w:r>
          </w:p>
        </w:tc>
        <w:tc>
          <w:tcPr>
            <w:tcW w:w="992" w:type="dxa"/>
          </w:tcPr>
          <w:p w14:paraId="3086ACC7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мероприятие</w:t>
            </w:r>
          </w:p>
        </w:tc>
        <w:tc>
          <w:tcPr>
            <w:tcW w:w="1134" w:type="dxa"/>
          </w:tcPr>
          <w:p w14:paraId="399F0BE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2597C2C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20%</w:t>
            </w:r>
          </w:p>
          <w:p w14:paraId="4A1838CA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 80 мероприятий</w:t>
            </w:r>
          </w:p>
        </w:tc>
        <w:tc>
          <w:tcPr>
            <w:tcW w:w="1134" w:type="dxa"/>
          </w:tcPr>
          <w:p w14:paraId="1E4777D3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36CC965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20%</w:t>
            </w:r>
          </w:p>
          <w:p w14:paraId="61B08CC0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rPr>
                <w:color w:val="FF0000"/>
              </w:rPr>
            </w:pPr>
            <w:r w:rsidRPr="00F00DD5">
              <w:t xml:space="preserve"> 80 мероприятий</w:t>
            </w:r>
          </w:p>
        </w:tc>
        <w:tc>
          <w:tcPr>
            <w:tcW w:w="1134" w:type="dxa"/>
          </w:tcPr>
          <w:p w14:paraId="4D149956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2A4B4E30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20%</w:t>
            </w:r>
          </w:p>
          <w:p w14:paraId="26034807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 80 мероприятий</w:t>
            </w:r>
          </w:p>
        </w:tc>
        <w:tc>
          <w:tcPr>
            <w:tcW w:w="1134" w:type="dxa"/>
          </w:tcPr>
          <w:p w14:paraId="66EEFE0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7994F377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20%</w:t>
            </w:r>
          </w:p>
          <w:p w14:paraId="624D05A7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 80 мероприятий</w:t>
            </w:r>
          </w:p>
        </w:tc>
        <w:tc>
          <w:tcPr>
            <w:tcW w:w="1134" w:type="dxa"/>
          </w:tcPr>
          <w:p w14:paraId="3FDEC763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6093F42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20%</w:t>
            </w:r>
          </w:p>
          <w:p w14:paraId="2709AE0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 80 мероприятий</w:t>
            </w:r>
          </w:p>
        </w:tc>
        <w:tc>
          <w:tcPr>
            <w:tcW w:w="992" w:type="dxa"/>
          </w:tcPr>
          <w:p w14:paraId="3965BE5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0F442F9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22%</w:t>
            </w:r>
          </w:p>
          <w:p w14:paraId="45E2130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 95 мероприятий</w:t>
            </w:r>
          </w:p>
        </w:tc>
      </w:tr>
      <w:tr w:rsidR="0086448E" w:rsidRPr="00F00DD5" w14:paraId="75F863DE" w14:textId="77777777" w:rsidTr="00011CC3">
        <w:tc>
          <w:tcPr>
            <w:tcW w:w="392" w:type="dxa"/>
          </w:tcPr>
          <w:p w14:paraId="00DD189F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D063426" w14:textId="77777777" w:rsidR="0086448E" w:rsidRPr="00F00DD5" w:rsidRDefault="0086448E" w:rsidP="00313FC9">
            <w:r w:rsidRPr="00F00DD5">
              <w:t>Увеличение пользователей библиотек</w:t>
            </w:r>
          </w:p>
        </w:tc>
        <w:tc>
          <w:tcPr>
            <w:tcW w:w="992" w:type="dxa"/>
          </w:tcPr>
          <w:p w14:paraId="320B6BF9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человек</w:t>
            </w:r>
          </w:p>
        </w:tc>
        <w:tc>
          <w:tcPr>
            <w:tcW w:w="1134" w:type="dxa"/>
          </w:tcPr>
          <w:p w14:paraId="7B3A106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7D948DFE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4718413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119 человек</w:t>
            </w:r>
          </w:p>
        </w:tc>
        <w:tc>
          <w:tcPr>
            <w:tcW w:w="1134" w:type="dxa"/>
          </w:tcPr>
          <w:p w14:paraId="088B6D4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67ECAF8F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7E17EE91" w14:textId="77777777" w:rsidR="0086448E" w:rsidRPr="00F00DD5" w:rsidRDefault="0086448E" w:rsidP="00313FC9">
            <w:pPr>
              <w:jc w:val="center"/>
            </w:pPr>
            <w:r w:rsidRPr="00F00DD5">
              <w:t>119 человек</w:t>
            </w:r>
          </w:p>
        </w:tc>
        <w:tc>
          <w:tcPr>
            <w:tcW w:w="1134" w:type="dxa"/>
          </w:tcPr>
          <w:p w14:paraId="772826E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5A69AAC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22C8C6E5" w14:textId="77777777" w:rsidR="0086448E" w:rsidRPr="00F00DD5" w:rsidRDefault="0086448E" w:rsidP="00313FC9">
            <w:pPr>
              <w:jc w:val="center"/>
            </w:pPr>
            <w:r w:rsidRPr="00F00DD5">
              <w:t>119 человек</w:t>
            </w:r>
          </w:p>
        </w:tc>
        <w:tc>
          <w:tcPr>
            <w:tcW w:w="1134" w:type="dxa"/>
          </w:tcPr>
          <w:p w14:paraId="0B8300AF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3BBDE39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7ED1ADB0" w14:textId="77777777" w:rsidR="0086448E" w:rsidRPr="00F00DD5" w:rsidRDefault="0086448E" w:rsidP="00313FC9">
            <w:pPr>
              <w:jc w:val="center"/>
            </w:pPr>
            <w:r w:rsidRPr="00F00DD5">
              <w:t>119 человек</w:t>
            </w:r>
          </w:p>
        </w:tc>
        <w:tc>
          <w:tcPr>
            <w:tcW w:w="1134" w:type="dxa"/>
          </w:tcPr>
          <w:p w14:paraId="4D0126DB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403C8B61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6DBBF0B0" w14:textId="77777777" w:rsidR="0086448E" w:rsidRPr="00F00DD5" w:rsidRDefault="0086448E" w:rsidP="00313FC9">
            <w:pPr>
              <w:jc w:val="center"/>
            </w:pPr>
            <w:r w:rsidRPr="00F00DD5">
              <w:t>119 человек</w:t>
            </w:r>
          </w:p>
        </w:tc>
        <w:tc>
          <w:tcPr>
            <w:tcW w:w="992" w:type="dxa"/>
          </w:tcPr>
          <w:p w14:paraId="5E0D71B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44D07B5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0D183D68" w14:textId="77777777" w:rsidR="0086448E" w:rsidRPr="00F00DD5" w:rsidRDefault="0086448E" w:rsidP="00313FC9">
            <w:pPr>
              <w:jc w:val="center"/>
            </w:pPr>
            <w:r w:rsidRPr="00F00DD5">
              <w:t>119 человек</w:t>
            </w:r>
          </w:p>
        </w:tc>
      </w:tr>
      <w:tr w:rsidR="0086448E" w:rsidRPr="00F00DD5" w14:paraId="4C2035BC" w14:textId="77777777" w:rsidTr="00011CC3">
        <w:tc>
          <w:tcPr>
            <w:tcW w:w="392" w:type="dxa"/>
          </w:tcPr>
          <w:p w14:paraId="551C387A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6AF91D6" w14:textId="77777777" w:rsidR="0086448E" w:rsidRPr="00F00DD5" w:rsidRDefault="0086448E" w:rsidP="00313FC9">
            <w:r w:rsidRPr="00F00DD5">
              <w:t>Увеличение зрителей на культурно-досуговых мероприятия</w:t>
            </w:r>
          </w:p>
        </w:tc>
        <w:tc>
          <w:tcPr>
            <w:tcW w:w="992" w:type="dxa"/>
          </w:tcPr>
          <w:p w14:paraId="087A9FB4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человек</w:t>
            </w:r>
          </w:p>
        </w:tc>
        <w:tc>
          <w:tcPr>
            <w:tcW w:w="1134" w:type="dxa"/>
          </w:tcPr>
          <w:p w14:paraId="634D7183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2D08A67A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3FE761C6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2038</w:t>
            </w:r>
          </w:p>
          <w:p w14:paraId="2A9EBF66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человек</w:t>
            </w:r>
          </w:p>
        </w:tc>
        <w:tc>
          <w:tcPr>
            <w:tcW w:w="1134" w:type="dxa"/>
          </w:tcPr>
          <w:p w14:paraId="2721770F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49E14D7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6365D85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2038</w:t>
            </w:r>
          </w:p>
          <w:p w14:paraId="5528B8ED" w14:textId="77777777" w:rsidR="0086448E" w:rsidRPr="00F00DD5" w:rsidRDefault="0086448E" w:rsidP="00313FC9">
            <w:r w:rsidRPr="00F00DD5">
              <w:t>человек</w:t>
            </w:r>
          </w:p>
        </w:tc>
        <w:tc>
          <w:tcPr>
            <w:tcW w:w="1134" w:type="dxa"/>
          </w:tcPr>
          <w:p w14:paraId="164B2E9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5D47568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14CF8D0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2038</w:t>
            </w:r>
          </w:p>
          <w:p w14:paraId="7962156A" w14:textId="77777777" w:rsidR="0086448E" w:rsidRPr="00F00DD5" w:rsidRDefault="0086448E" w:rsidP="00313FC9">
            <w:r w:rsidRPr="00F00DD5">
              <w:t>человек</w:t>
            </w:r>
          </w:p>
        </w:tc>
        <w:tc>
          <w:tcPr>
            <w:tcW w:w="1134" w:type="dxa"/>
          </w:tcPr>
          <w:p w14:paraId="42DC757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1E938770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1CBF9D6B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2038</w:t>
            </w:r>
          </w:p>
          <w:p w14:paraId="7E06E184" w14:textId="77777777" w:rsidR="0086448E" w:rsidRPr="00F00DD5" w:rsidRDefault="0086448E" w:rsidP="00313FC9">
            <w:r w:rsidRPr="00F00DD5">
              <w:t>человек</w:t>
            </w:r>
          </w:p>
        </w:tc>
        <w:tc>
          <w:tcPr>
            <w:tcW w:w="1134" w:type="dxa"/>
          </w:tcPr>
          <w:p w14:paraId="69068860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3AAABBCB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20% </w:t>
            </w:r>
          </w:p>
          <w:p w14:paraId="42F32A5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2038</w:t>
            </w:r>
          </w:p>
          <w:p w14:paraId="05AB61E3" w14:textId="77777777" w:rsidR="0086448E" w:rsidRPr="00F00DD5" w:rsidRDefault="0086448E" w:rsidP="00313FC9">
            <w:r w:rsidRPr="00F00DD5">
              <w:t>человек</w:t>
            </w:r>
          </w:p>
        </w:tc>
        <w:tc>
          <w:tcPr>
            <w:tcW w:w="992" w:type="dxa"/>
          </w:tcPr>
          <w:p w14:paraId="1AD6E9A1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на </w:t>
            </w:r>
          </w:p>
          <w:p w14:paraId="41CD86C0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 xml:space="preserve">22% </w:t>
            </w:r>
          </w:p>
          <w:p w14:paraId="04B7559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2079</w:t>
            </w:r>
          </w:p>
          <w:p w14:paraId="085BFDB1" w14:textId="77777777" w:rsidR="0086448E" w:rsidRPr="00F00DD5" w:rsidRDefault="0086448E" w:rsidP="00313FC9">
            <w:r w:rsidRPr="00F00DD5">
              <w:t>человек</w:t>
            </w:r>
          </w:p>
        </w:tc>
      </w:tr>
      <w:tr w:rsidR="0086448E" w:rsidRPr="00F00DD5" w14:paraId="3DE3512E" w14:textId="77777777" w:rsidTr="00011CC3">
        <w:tc>
          <w:tcPr>
            <w:tcW w:w="392" w:type="dxa"/>
          </w:tcPr>
          <w:p w14:paraId="0ABA3D40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5CC6C76" w14:textId="77777777" w:rsidR="0086448E" w:rsidRPr="00F00DD5" w:rsidRDefault="0086448E" w:rsidP="00313FC9">
            <w:r w:rsidRPr="00F00DD5">
              <w:t>Увеличение спортивных мероприятий</w:t>
            </w:r>
          </w:p>
        </w:tc>
        <w:tc>
          <w:tcPr>
            <w:tcW w:w="992" w:type="dxa"/>
          </w:tcPr>
          <w:p w14:paraId="2E69A4CA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мероприятие</w:t>
            </w:r>
          </w:p>
        </w:tc>
        <w:tc>
          <w:tcPr>
            <w:tcW w:w="1134" w:type="dxa"/>
          </w:tcPr>
          <w:p w14:paraId="25E39C8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</w:pPr>
            <w:r w:rsidRPr="00F00DD5">
              <w:t>на 30% на 15 мероприятий</w:t>
            </w:r>
          </w:p>
        </w:tc>
        <w:tc>
          <w:tcPr>
            <w:tcW w:w="1134" w:type="dxa"/>
          </w:tcPr>
          <w:p w14:paraId="27F86A91" w14:textId="77777777" w:rsidR="0086448E" w:rsidRPr="00F00DD5" w:rsidRDefault="0086448E" w:rsidP="00313FC9">
            <w:pPr>
              <w:jc w:val="center"/>
            </w:pPr>
            <w:r w:rsidRPr="00F00DD5">
              <w:t>на 30% на 15 мероприятий</w:t>
            </w:r>
          </w:p>
        </w:tc>
        <w:tc>
          <w:tcPr>
            <w:tcW w:w="1134" w:type="dxa"/>
          </w:tcPr>
          <w:p w14:paraId="001D04C3" w14:textId="77777777" w:rsidR="0086448E" w:rsidRPr="00F00DD5" w:rsidRDefault="0086448E" w:rsidP="00313FC9">
            <w:pPr>
              <w:jc w:val="center"/>
            </w:pPr>
            <w:r w:rsidRPr="00F00DD5">
              <w:t>на 30% на 15 мероприятий</w:t>
            </w:r>
          </w:p>
        </w:tc>
        <w:tc>
          <w:tcPr>
            <w:tcW w:w="1134" w:type="dxa"/>
          </w:tcPr>
          <w:p w14:paraId="744C5646" w14:textId="77777777" w:rsidR="0086448E" w:rsidRPr="00F00DD5" w:rsidRDefault="0086448E" w:rsidP="00313FC9">
            <w:pPr>
              <w:jc w:val="center"/>
            </w:pPr>
            <w:r w:rsidRPr="00F00DD5">
              <w:t>на 30% на 15 мероприятий</w:t>
            </w:r>
          </w:p>
        </w:tc>
        <w:tc>
          <w:tcPr>
            <w:tcW w:w="1134" w:type="dxa"/>
          </w:tcPr>
          <w:p w14:paraId="2F96A66E" w14:textId="77777777" w:rsidR="0086448E" w:rsidRPr="00F00DD5" w:rsidRDefault="0086448E" w:rsidP="00313FC9">
            <w:pPr>
              <w:jc w:val="center"/>
            </w:pPr>
            <w:r w:rsidRPr="00F00DD5">
              <w:t>на 30% на 15 мероприятий</w:t>
            </w:r>
          </w:p>
        </w:tc>
        <w:tc>
          <w:tcPr>
            <w:tcW w:w="992" w:type="dxa"/>
          </w:tcPr>
          <w:p w14:paraId="417B9A82" w14:textId="77777777" w:rsidR="0086448E" w:rsidRPr="00F00DD5" w:rsidRDefault="0086448E" w:rsidP="00313FC9">
            <w:pPr>
              <w:jc w:val="center"/>
            </w:pPr>
            <w:r w:rsidRPr="00F00DD5">
              <w:t>на 30% на 15 мероприятий</w:t>
            </w:r>
          </w:p>
        </w:tc>
      </w:tr>
      <w:tr w:rsidR="0086448E" w:rsidRPr="00F00DD5" w14:paraId="49DC1B87" w14:textId="77777777" w:rsidTr="00011CC3">
        <w:tc>
          <w:tcPr>
            <w:tcW w:w="392" w:type="dxa"/>
          </w:tcPr>
          <w:p w14:paraId="54AE3763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3A8FBD76" w14:textId="77777777" w:rsidR="0086448E" w:rsidRPr="00F00DD5" w:rsidRDefault="0086448E" w:rsidP="00313FC9">
            <w:r w:rsidRPr="00F00DD5">
              <w:t>Увеличение детей и молодёжи, занимающихся спортом</w:t>
            </w:r>
          </w:p>
        </w:tc>
        <w:tc>
          <w:tcPr>
            <w:tcW w:w="992" w:type="dxa"/>
          </w:tcPr>
          <w:p w14:paraId="3764324E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человек</w:t>
            </w:r>
          </w:p>
        </w:tc>
        <w:tc>
          <w:tcPr>
            <w:tcW w:w="1134" w:type="dxa"/>
          </w:tcPr>
          <w:p w14:paraId="19EABD6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5D70841C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>55 человек</w:t>
            </w:r>
          </w:p>
        </w:tc>
        <w:tc>
          <w:tcPr>
            <w:tcW w:w="1134" w:type="dxa"/>
          </w:tcPr>
          <w:p w14:paraId="40891DC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6747716B" w14:textId="77777777" w:rsidR="0086448E" w:rsidRPr="00F00DD5" w:rsidRDefault="0086448E" w:rsidP="00313FC9">
            <w:r w:rsidRPr="00F00DD5">
              <w:t>55 человек</w:t>
            </w:r>
          </w:p>
        </w:tc>
        <w:tc>
          <w:tcPr>
            <w:tcW w:w="1134" w:type="dxa"/>
          </w:tcPr>
          <w:p w14:paraId="3AD6FCD3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64ADF428" w14:textId="77777777" w:rsidR="0086448E" w:rsidRPr="00F00DD5" w:rsidRDefault="0086448E" w:rsidP="00313FC9">
            <w:r w:rsidRPr="00F00DD5">
              <w:t>55 человек</w:t>
            </w:r>
          </w:p>
        </w:tc>
        <w:tc>
          <w:tcPr>
            <w:tcW w:w="1134" w:type="dxa"/>
          </w:tcPr>
          <w:p w14:paraId="007C83A4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43D2EDA4" w14:textId="77777777" w:rsidR="0086448E" w:rsidRPr="00F00DD5" w:rsidRDefault="0086448E" w:rsidP="00313FC9">
            <w:r w:rsidRPr="00F00DD5">
              <w:t>55 человек</w:t>
            </w:r>
          </w:p>
        </w:tc>
        <w:tc>
          <w:tcPr>
            <w:tcW w:w="1134" w:type="dxa"/>
          </w:tcPr>
          <w:p w14:paraId="0DF375DD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4FFD5096" w14:textId="77777777" w:rsidR="0086448E" w:rsidRPr="00F00DD5" w:rsidRDefault="0086448E" w:rsidP="00313FC9">
            <w:r w:rsidRPr="00F00DD5">
              <w:t>55 человек</w:t>
            </w:r>
          </w:p>
        </w:tc>
        <w:tc>
          <w:tcPr>
            <w:tcW w:w="992" w:type="dxa"/>
          </w:tcPr>
          <w:p w14:paraId="44097843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both"/>
            </w:pPr>
            <w:r w:rsidRPr="00F00DD5">
              <w:t xml:space="preserve">на 30%  </w:t>
            </w:r>
          </w:p>
          <w:p w14:paraId="3A578027" w14:textId="77777777" w:rsidR="0086448E" w:rsidRPr="00F00DD5" w:rsidRDefault="0086448E" w:rsidP="00313FC9">
            <w:r w:rsidRPr="00F00DD5">
              <w:t>55 человек</w:t>
            </w:r>
          </w:p>
        </w:tc>
      </w:tr>
      <w:tr w:rsidR="0086448E" w:rsidRPr="00F00DD5" w14:paraId="5A6F65D0" w14:textId="77777777" w:rsidTr="00011CC3">
        <w:tc>
          <w:tcPr>
            <w:tcW w:w="392" w:type="dxa"/>
          </w:tcPr>
          <w:p w14:paraId="1C18EF33" w14:textId="77777777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039D3340" w14:textId="77777777" w:rsidR="0086448E" w:rsidRPr="00F00DD5" w:rsidRDefault="0086448E" w:rsidP="00313FC9">
            <w:r w:rsidRPr="00F00DD5">
              <w:t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на 210 мест в р.п. Тайтурка, Усольского района, Иркутской области».</w:t>
            </w:r>
          </w:p>
        </w:tc>
        <w:tc>
          <w:tcPr>
            <w:tcW w:w="992" w:type="dxa"/>
          </w:tcPr>
          <w:p w14:paraId="40C3C8CF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14:paraId="31FB8DA2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100,00</w:t>
            </w:r>
          </w:p>
        </w:tc>
        <w:tc>
          <w:tcPr>
            <w:tcW w:w="1134" w:type="dxa"/>
          </w:tcPr>
          <w:p w14:paraId="1A7550ED" w14:textId="4E3E4768" w:rsidR="0086448E" w:rsidRPr="00F00DD5" w:rsidRDefault="00C34907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21AE5C1B" w14:textId="7BD66BE6" w:rsidR="0086448E" w:rsidRPr="00F00DD5" w:rsidRDefault="00C34907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100,00</w:t>
            </w:r>
          </w:p>
        </w:tc>
        <w:tc>
          <w:tcPr>
            <w:tcW w:w="1134" w:type="dxa"/>
          </w:tcPr>
          <w:p w14:paraId="391040A4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3F8C9C55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992" w:type="dxa"/>
          </w:tcPr>
          <w:p w14:paraId="10565108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</w:tr>
      <w:tr w:rsidR="0086448E" w:rsidRPr="00F00DD5" w14:paraId="2DAA8FD6" w14:textId="77777777" w:rsidTr="00011CC3">
        <w:tc>
          <w:tcPr>
            <w:tcW w:w="392" w:type="dxa"/>
          </w:tcPr>
          <w:p w14:paraId="7EA1C875" w14:textId="0692CBC8" w:rsidR="0086448E" w:rsidRPr="00313FC9" w:rsidRDefault="0086448E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1F941FED" w14:textId="77777777" w:rsidR="0086448E" w:rsidRPr="00F00DD5" w:rsidRDefault="0086448E" w:rsidP="00313FC9">
            <w:r w:rsidRPr="00F00DD5">
              <w:t xml:space="preserve">Доля освоенных денежных </w:t>
            </w:r>
            <w:r w:rsidRPr="00F00DD5">
              <w:lastRenderedPageBreak/>
              <w:t>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д.Буреть, Усольского района, Иркутской области»</w:t>
            </w:r>
          </w:p>
        </w:tc>
        <w:tc>
          <w:tcPr>
            <w:tcW w:w="992" w:type="dxa"/>
          </w:tcPr>
          <w:p w14:paraId="10997E79" w14:textId="77777777" w:rsidR="0086448E" w:rsidRPr="00F00DD5" w:rsidRDefault="0086448E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134" w:type="dxa"/>
          </w:tcPr>
          <w:p w14:paraId="6B95A459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66CED39B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2798C318" w14:textId="217C8D1E" w:rsidR="0086448E" w:rsidRPr="00F00DD5" w:rsidRDefault="00D82559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2A8124C5" w14:textId="1F1D3469" w:rsidR="0086448E" w:rsidRPr="00F00DD5" w:rsidRDefault="00D82559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0,00</w:t>
            </w:r>
          </w:p>
        </w:tc>
        <w:tc>
          <w:tcPr>
            <w:tcW w:w="1134" w:type="dxa"/>
          </w:tcPr>
          <w:p w14:paraId="376C641F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992" w:type="dxa"/>
          </w:tcPr>
          <w:p w14:paraId="5449C8D6" w14:textId="77777777" w:rsidR="0086448E" w:rsidRPr="00F00DD5" w:rsidRDefault="0086448E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</w:tr>
      <w:tr w:rsidR="00313FC9" w:rsidRPr="00F00DD5" w14:paraId="5C014185" w14:textId="77777777" w:rsidTr="00011CC3">
        <w:tc>
          <w:tcPr>
            <w:tcW w:w="392" w:type="dxa"/>
          </w:tcPr>
          <w:p w14:paraId="45E20530" w14:textId="206BBEC6" w:rsidR="00313FC9" w:rsidRPr="00313FC9" w:rsidRDefault="00313FC9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0AEDE44C" w14:textId="4AB2B9B7" w:rsidR="00313FC9" w:rsidRPr="00F00DD5" w:rsidRDefault="00313FC9" w:rsidP="00313FC9"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</w:t>
            </w:r>
            <w:r>
              <w:t xml:space="preserve"> </w:t>
            </w:r>
            <w:r w:rsidRPr="00A04A04">
              <w:t>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992" w:type="dxa"/>
          </w:tcPr>
          <w:p w14:paraId="635BF3A0" w14:textId="3739132A" w:rsidR="00313FC9" w:rsidRPr="00F00DD5" w:rsidRDefault="00313FC9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14:paraId="599E2DEB" w14:textId="221058D8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10</w:t>
            </w:r>
            <w:r w:rsidRPr="00F00DD5">
              <w:t>0,00</w:t>
            </w:r>
          </w:p>
        </w:tc>
        <w:tc>
          <w:tcPr>
            <w:tcW w:w="1134" w:type="dxa"/>
          </w:tcPr>
          <w:p w14:paraId="245486AF" w14:textId="7220C65C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59BFBA25" w14:textId="690FE8B6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2B54FDBA" w14:textId="456E0246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76968BB4" w14:textId="49E98AFE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992" w:type="dxa"/>
          </w:tcPr>
          <w:p w14:paraId="087A6F01" w14:textId="1F860E83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</w:tr>
      <w:tr w:rsidR="00313FC9" w:rsidRPr="00F00DD5" w14:paraId="435F3C68" w14:textId="77777777" w:rsidTr="00011CC3">
        <w:tc>
          <w:tcPr>
            <w:tcW w:w="392" w:type="dxa"/>
          </w:tcPr>
          <w:p w14:paraId="3BF935B2" w14:textId="426FB25D" w:rsidR="00313FC9" w:rsidRPr="00313FC9" w:rsidRDefault="00313FC9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628DB48C" w14:textId="220C2EE7" w:rsidR="00313FC9" w:rsidRPr="00F00DD5" w:rsidRDefault="00313FC9" w:rsidP="00313FC9">
            <w:r w:rsidRPr="00F00DD5">
              <w:t xml:space="preserve">Доля освоенных </w:t>
            </w:r>
            <w:r w:rsidRPr="00F00DD5">
              <w:lastRenderedPageBreak/>
              <w:t xml:space="preserve">денежных средств, запланированных на </w:t>
            </w:r>
            <w:r w:rsidRPr="00A04A04">
              <w:t>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992" w:type="dxa"/>
          </w:tcPr>
          <w:p w14:paraId="71544941" w14:textId="7025A0D6" w:rsidR="00313FC9" w:rsidRPr="00F00DD5" w:rsidRDefault="00313FC9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134" w:type="dxa"/>
          </w:tcPr>
          <w:p w14:paraId="498B401E" w14:textId="0926CBD5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7E27A253" w14:textId="60D5F036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10</w:t>
            </w:r>
            <w:r w:rsidRPr="00F00DD5">
              <w:t>0,00</w:t>
            </w:r>
          </w:p>
        </w:tc>
        <w:tc>
          <w:tcPr>
            <w:tcW w:w="1134" w:type="dxa"/>
          </w:tcPr>
          <w:p w14:paraId="518B4BC7" w14:textId="3F7F942C" w:rsidR="00313FC9" w:rsidRPr="00F00DD5" w:rsidRDefault="00206506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100,00</w:t>
            </w:r>
          </w:p>
        </w:tc>
        <w:tc>
          <w:tcPr>
            <w:tcW w:w="1134" w:type="dxa"/>
          </w:tcPr>
          <w:p w14:paraId="67E6F46C" w14:textId="1E349904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223BB8FD" w14:textId="62DEECDE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992" w:type="dxa"/>
          </w:tcPr>
          <w:p w14:paraId="68348F02" w14:textId="1D31E641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</w:tr>
      <w:tr w:rsidR="00313FC9" w:rsidRPr="00F00DD5" w14:paraId="731452C3" w14:textId="77777777" w:rsidTr="00011CC3">
        <w:tc>
          <w:tcPr>
            <w:tcW w:w="392" w:type="dxa"/>
          </w:tcPr>
          <w:p w14:paraId="0DD171DF" w14:textId="43377AD2" w:rsidR="00313FC9" w:rsidRPr="00313FC9" w:rsidRDefault="00313FC9" w:rsidP="00313FC9">
            <w:pPr>
              <w:jc w:val="center"/>
              <w:rPr>
                <w:sz w:val="20"/>
                <w:szCs w:val="20"/>
              </w:rPr>
            </w:pPr>
            <w:r w:rsidRPr="00313FC9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370A311C" w14:textId="1BEBD477" w:rsidR="00313FC9" w:rsidRPr="00F00DD5" w:rsidRDefault="00313FC9" w:rsidP="00313FC9">
            <w:r w:rsidRPr="00F00DD5">
              <w:t xml:space="preserve">Доля освоенных денежных средств, запланированных на </w:t>
            </w:r>
            <w:r w:rsidR="004A6280">
              <w:t xml:space="preserve">софинансирование </w:t>
            </w:r>
            <w:r w:rsidR="004A6280" w:rsidRPr="004A6280">
              <w:t>субсидий из областного бюджета местным бюджетам в целях софинансирования расходных обязательств муниципальных образований Иркутской области на развитие домов культуры</w:t>
            </w:r>
          </w:p>
        </w:tc>
        <w:tc>
          <w:tcPr>
            <w:tcW w:w="992" w:type="dxa"/>
          </w:tcPr>
          <w:p w14:paraId="1D0AC263" w14:textId="1D1BA25A" w:rsidR="00313FC9" w:rsidRPr="00F00DD5" w:rsidRDefault="00313FC9" w:rsidP="00313FC9">
            <w:pPr>
              <w:jc w:val="center"/>
              <w:rPr>
                <w:sz w:val="22"/>
                <w:szCs w:val="22"/>
              </w:rPr>
            </w:pPr>
            <w:r w:rsidRPr="00F00DD5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14:paraId="40D000D2" w14:textId="64591324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06BC3C41" w14:textId="7A0AFD3A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7E60336B" w14:textId="12A1842C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1134" w:type="dxa"/>
          </w:tcPr>
          <w:p w14:paraId="4BA19DB6" w14:textId="2BB57947" w:rsidR="00313FC9" w:rsidRPr="00F00DD5" w:rsidRDefault="004A6280" w:rsidP="00313FC9">
            <w:pPr>
              <w:tabs>
                <w:tab w:val="center" w:pos="4153"/>
                <w:tab w:val="right" w:pos="8306"/>
              </w:tabs>
              <w:jc w:val="center"/>
            </w:pPr>
            <w:r>
              <w:t>100,00</w:t>
            </w:r>
          </w:p>
        </w:tc>
        <w:tc>
          <w:tcPr>
            <w:tcW w:w="1134" w:type="dxa"/>
          </w:tcPr>
          <w:p w14:paraId="122C231D" w14:textId="2AB25617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  <w:tc>
          <w:tcPr>
            <w:tcW w:w="992" w:type="dxa"/>
          </w:tcPr>
          <w:p w14:paraId="424BDAC3" w14:textId="169D8327" w:rsidR="00313FC9" w:rsidRPr="00F00DD5" w:rsidRDefault="00313FC9" w:rsidP="00313FC9">
            <w:pPr>
              <w:tabs>
                <w:tab w:val="center" w:pos="4153"/>
                <w:tab w:val="right" w:pos="8306"/>
              </w:tabs>
              <w:jc w:val="center"/>
            </w:pPr>
            <w:r w:rsidRPr="00F00DD5">
              <w:t>0,00</w:t>
            </w:r>
          </w:p>
        </w:tc>
      </w:tr>
    </w:tbl>
    <w:bookmarkEnd w:id="2"/>
    <w:p w14:paraId="2AA36575" w14:textId="3DB78B07" w:rsidR="0067574A" w:rsidRPr="00F00DD5" w:rsidRDefault="0002511F" w:rsidP="00B357CD">
      <w:pPr>
        <w:ind w:firstLine="709"/>
        <w:jc w:val="both"/>
        <w:rPr>
          <w:sz w:val="28"/>
        </w:rPr>
      </w:pPr>
      <w:r w:rsidRPr="00F00DD5">
        <w:rPr>
          <w:sz w:val="28"/>
        </w:rPr>
        <w:t>1.</w:t>
      </w:r>
      <w:r w:rsidR="00FF74F3">
        <w:rPr>
          <w:sz w:val="28"/>
        </w:rPr>
        <w:t>4</w:t>
      </w:r>
      <w:r w:rsidRPr="00F00DD5">
        <w:rPr>
          <w:sz w:val="28"/>
        </w:rPr>
        <w:t xml:space="preserve">. </w:t>
      </w:r>
      <w:r w:rsidR="00C1759A" w:rsidRPr="00F00DD5">
        <w:rPr>
          <w:sz w:val="28"/>
        </w:rPr>
        <w:t>Т</w:t>
      </w:r>
      <w:r w:rsidR="0067574A" w:rsidRPr="00F00DD5">
        <w:rPr>
          <w:sz w:val="28"/>
        </w:rPr>
        <w:t xml:space="preserve">аблицу </w:t>
      </w:r>
      <w:r w:rsidR="0067574A" w:rsidRPr="00F00DD5">
        <w:rPr>
          <w:sz w:val="28"/>
          <w:szCs w:val="28"/>
        </w:rPr>
        <w:t xml:space="preserve">3 </w:t>
      </w:r>
      <w:r w:rsidR="00C1759A" w:rsidRPr="00F00DD5">
        <w:rPr>
          <w:sz w:val="28"/>
          <w:szCs w:val="28"/>
        </w:rPr>
        <w:t>«</w:t>
      </w:r>
      <w:r w:rsidR="007D214C" w:rsidRPr="00F00DD5">
        <w:rPr>
          <w:sz w:val="28"/>
        </w:rPr>
        <w:t xml:space="preserve">Ресурсное обеспечение реализации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2023-2028гг. </w:t>
      </w:r>
      <w:r w:rsidR="001E64C4" w:rsidRPr="00F00DD5">
        <w:rPr>
          <w:sz w:val="28"/>
          <w:szCs w:val="28"/>
        </w:rPr>
        <w:t xml:space="preserve">за </w:t>
      </w:r>
      <w:r w:rsidR="001E64C4" w:rsidRPr="00F00DD5">
        <w:rPr>
          <w:bCs/>
          <w:color w:val="000000"/>
          <w:sz w:val="28"/>
        </w:rPr>
        <w:t>счет всех источников финансирования</w:t>
      </w:r>
      <w:r w:rsidR="00C1759A" w:rsidRPr="00F00DD5">
        <w:rPr>
          <w:sz w:val="28"/>
          <w:szCs w:val="28"/>
        </w:rPr>
        <w:t>»</w:t>
      </w:r>
      <w:r w:rsidR="007D214C" w:rsidRPr="00F00DD5">
        <w:rPr>
          <w:sz w:val="28"/>
          <w:szCs w:val="28"/>
        </w:rPr>
        <w:t xml:space="preserve"> </w:t>
      </w:r>
      <w:r w:rsidR="001C5457" w:rsidRPr="00F00DD5">
        <w:rPr>
          <w:sz w:val="28"/>
          <w:szCs w:val="28"/>
        </w:rPr>
        <w:t xml:space="preserve">Программы </w:t>
      </w:r>
      <w:r w:rsidR="001C5457" w:rsidRPr="00F00DD5">
        <w:rPr>
          <w:sz w:val="28"/>
        </w:rPr>
        <w:t xml:space="preserve">изложить </w:t>
      </w:r>
      <w:r w:rsidR="0067574A" w:rsidRPr="00F00DD5">
        <w:rPr>
          <w:sz w:val="28"/>
        </w:rPr>
        <w:t>в следующей редакции: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"/>
        <w:gridCol w:w="2523"/>
        <w:gridCol w:w="1985"/>
        <w:gridCol w:w="709"/>
        <w:gridCol w:w="708"/>
        <w:gridCol w:w="709"/>
        <w:gridCol w:w="709"/>
        <w:gridCol w:w="709"/>
        <w:gridCol w:w="708"/>
        <w:gridCol w:w="708"/>
      </w:tblGrid>
      <w:tr w:rsidR="00C87D19" w:rsidRPr="00C87D19" w14:paraId="6504FB4C" w14:textId="77777777" w:rsidTr="00953F07">
        <w:trPr>
          <w:trHeight w:val="269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C537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  <w:bookmarkStart w:id="3" w:name="_Hlk91092010"/>
            <w:r w:rsidRPr="00C87D19">
              <w:rPr>
                <w:sz w:val="20"/>
                <w:szCs w:val="20"/>
              </w:rPr>
              <w:t>№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D819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2082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Исполнитель</w:t>
            </w:r>
          </w:p>
        </w:tc>
        <w:tc>
          <w:tcPr>
            <w:tcW w:w="49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23E494" w14:textId="77777777" w:rsidR="009B3557" w:rsidRPr="00C87D19" w:rsidRDefault="009B3557" w:rsidP="00953F07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Расходы (тыс.руб.), годы</w:t>
            </w:r>
          </w:p>
        </w:tc>
      </w:tr>
      <w:tr w:rsidR="00C87D19" w:rsidRPr="00C87D19" w14:paraId="22968B0B" w14:textId="77777777" w:rsidTr="00953F07">
        <w:trPr>
          <w:trHeight w:val="977"/>
        </w:trPr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46E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2010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F72E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2BB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53AA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7189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40E7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B73D" w14:textId="77777777" w:rsidR="009B3557" w:rsidRPr="00C87D19" w:rsidRDefault="009B3557" w:rsidP="00953F07">
            <w:pPr>
              <w:jc w:val="center"/>
              <w:rPr>
                <w:sz w:val="22"/>
                <w:szCs w:val="22"/>
              </w:rPr>
            </w:pPr>
          </w:p>
          <w:p w14:paraId="7BB3400D" w14:textId="77777777" w:rsidR="009B3557" w:rsidRPr="00C87D19" w:rsidRDefault="009B3557" w:rsidP="00953F07">
            <w:pPr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2027 год</w:t>
            </w:r>
          </w:p>
          <w:p w14:paraId="26AD28F6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311E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2028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3E3D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Всего</w:t>
            </w:r>
          </w:p>
        </w:tc>
      </w:tr>
      <w:tr w:rsidR="00C87D19" w:rsidRPr="00C87D19" w14:paraId="2423432D" w14:textId="77777777" w:rsidTr="00953F07"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0F985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1299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42AA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2762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BA36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7AC4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802E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96D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DD5D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1D6A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10</w:t>
            </w:r>
          </w:p>
        </w:tc>
      </w:tr>
      <w:tr w:rsidR="00C87D19" w:rsidRPr="00C87D19" w14:paraId="457BBE0E" w14:textId="77777777" w:rsidTr="00953F07">
        <w:trPr>
          <w:trHeight w:val="91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DCC0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</w:p>
          <w:p w14:paraId="3C25B5ED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</w:p>
          <w:p w14:paraId="0DC10876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</w:t>
            </w:r>
          </w:p>
          <w:p w14:paraId="416E55A8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0"/>
                <w:szCs w:val="20"/>
              </w:rPr>
            </w:pPr>
          </w:p>
          <w:p w14:paraId="40D8F01D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5975" w14:textId="49270C08" w:rsidR="009B3557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Муниципальная программа </w:t>
            </w:r>
            <w:r w:rsidR="009B3557" w:rsidRPr="00C87D19">
              <w:rPr>
                <w:sz w:val="22"/>
                <w:szCs w:val="22"/>
              </w:rPr>
              <w:t xml:space="preserve">«Развитие культуры и спортивной деятельности </w:t>
            </w:r>
          </w:p>
          <w:p w14:paraId="1FF4BDF0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на территории Тайтурского городского поселения Усольского муниципального района Иркутской области» </w:t>
            </w:r>
          </w:p>
          <w:p w14:paraId="0B277143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на 2023-2028гг.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DF5A" w14:textId="77777777" w:rsidR="009B3557" w:rsidRPr="00C87D19" w:rsidRDefault="009B3557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222B" w14:textId="6E703F34" w:rsidR="009B3557" w:rsidRPr="00C87D19" w:rsidRDefault="004F6152" w:rsidP="00953F07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11701,02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6E04" w14:textId="7C55961B" w:rsidR="009B3557" w:rsidRPr="00C87D19" w:rsidRDefault="00D231ED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11890,24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683D" w14:textId="4B0DBBEF" w:rsidR="009B3557" w:rsidRPr="00C87D19" w:rsidRDefault="00F90170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10141,31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99B7" w14:textId="49D460B6" w:rsidR="009B3557" w:rsidRPr="00C87D19" w:rsidRDefault="00D231ED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8131,35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EC1B" w14:textId="21F93EF9" w:rsidR="009B3557" w:rsidRPr="00C87D19" w:rsidRDefault="00D231ED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8062,94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A47F" w14:textId="458B463A" w:rsidR="009B3557" w:rsidRPr="00C87D19" w:rsidRDefault="00D231ED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6911,33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6A11" w14:textId="27C34542" w:rsidR="009B3557" w:rsidRPr="00C87D19" w:rsidRDefault="00F90170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56838,19</w:t>
            </w:r>
          </w:p>
        </w:tc>
      </w:tr>
      <w:tr w:rsidR="00C87D19" w:rsidRPr="00C87D19" w14:paraId="09367157" w14:textId="77777777" w:rsidTr="00953F07">
        <w:trPr>
          <w:trHeight w:val="2040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FB8C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093E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7221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Ответственный 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177F3754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Соисполнитель</w:t>
            </w:r>
          </w:p>
          <w:p w14:paraId="067A551B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Директор МКУК «Тайтурский КСК»</w:t>
            </w:r>
          </w:p>
          <w:p w14:paraId="1E1F9A25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Участник</w:t>
            </w:r>
          </w:p>
          <w:p w14:paraId="3D692CCC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6029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B467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8D09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8642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72B5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76B3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8EE9" w14:textId="77777777" w:rsidR="00F052EA" w:rsidRPr="00C87D19" w:rsidRDefault="00F052EA" w:rsidP="00953F07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87D19" w:rsidRPr="00C87D19" w14:paraId="0779EC89" w14:textId="77777777" w:rsidTr="00953F07">
        <w:trPr>
          <w:trHeight w:val="46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D147" w14:textId="77777777" w:rsidR="00F052EA" w:rsidRPr="00C87D19" w:rsidRDefault="00F052EA" w:rsidP="00953F07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CE4" w14:textId="77777777" w:rsidR="00F052EA" w:rsidRPr="00C87D19" w:rsidRDefault="00F052EA" w:rsidP="00953F07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Обеспечение заработной платы сотрудникам и начисление на оплату труда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D6DDE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A97B" w14:textId="2A540ADA" w:rsidR="00F052EA" w:rsidRPr="00C87D19" w:rsidRDefault="004F6152" w:rsidP="00953F07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4763,20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9746" w14:textId="1E8DE3FF" w:rsidR="00F052EA" w:rsidRPr="00C87D19" w:rsidRDefault="008E3182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4699,61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05C3" w14:textId="6E6F5423" w:rsidR="00F052EA" w:rsidRPr="00C87D19" w:rsidRDefault="00863D06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4898,07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DF8F" w14:textId="4D115DA2" w:rsidR="00F052EA" w:rsidRPr="00C87D19" w:rsidRDefault="00386C91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4300" w14:textId="445622E7" w:rsidR="00F052EA" w:rsidRPr="00C87D19" w:rsidRDefault="00386C91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</w:t>
            </w:r>
            <w:r w:rsidR="00E953A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0680" w14:textId="3B51C55F" w:rsidR="00F052EA" w:rsidRPr="00C87D19" w:rsidRDefault="00386C91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3376,02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62D9" w14:textId="62DE0B50" w:rsidR="00F052EA" w:rsidRPr="00C87D19" w:rsidRDefault="00863D06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27949,46</w:t>
            </w:r>
          </w:p>
        </w:tc>
      </w:tr>
      <w:tr w:rsidR="00C87D19" w:rsidRPr="00C87D19" w14:paraId="45C4B89C" w14:textId="77777777" w:rsidTr="00953F07">
        <w:trPr>
          <w:trHeight w:val="215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051B" w14:textId="77777777" w:rsidR="00F052EA" w:rsidRPr="00C87D19" w:rsidRDefault="00F052EA" w:rsidP="00953F07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C5A2" w14:textId="4DDFBA24" w:rsidR="00F052EA" w:rsidRPr="00C87D19" w:rsidRDefault="001E3310" w:rsidP="00953F07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Содержание имущества учреждения культуры, услуги для обеспечения деятельности подведомственных учреждений, приобретение основных средств и материальных запасов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EB630" w14:textId="77777777" w:rsidR="00F052EA" w:rsidRPr="00C87D19" w:rsidRDefault="00F052EA" w:rsidP="00953F07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1D37" w14:textId="3BF1EF6C" w:rsidR="00F052EA" w:rsidRPr="00C87D19" w:rsidRDefault="002B63E3" w:rsidP="00953F07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2813,42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8F4A" w14:textId="513AC046" w:rsidR="00F052EA" w:rsidRPr="00C87D19" w:rsidRDefault="00386C91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C839" w14:textId="013640CA" w:rsidR="00F052EA" w:rsidRPr="00C87D19" w:rsidRDefault="00863D06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1158" w14:textId="15F405DE" w:rsidR="00F052EA" w:rsidRPr="00C87D19" w:rsidRDefault="00E953AE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041" w14:textId="4F385500" w:rsidR="00F052EA" w:rsidRPr="00C87D19" w:rsidRDefault="00E953AE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3BCD" w14:textId="7A38AE09" w:rsidR="00F052EA" w:rsidRPr="00C87D19" w:rsidRDefault="00386C91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2543,01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E750" w14:textId="386EA14D" w:rsidR="00F052EA" w:rsidRPr="00C87D19" w:rsidRDefault="00863D06" w:rsidP="00953F0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13499,61</w:t>
            </w:r>
          </w:p>
        </w:tc>
      </w:tr>
      <w:tr w:rsidR="00C87D19" w:rsidRPr="00C87D19" w14:paraId="5B9E67D7" w14:textId="77777777" w:rsidTr="00953F07">
        <w:trPr>
          <w:trHeight w:val="215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DC88" w14:textId="54B94DED" w:rsidR="002B63E3" w:rsidRPr="00C87D19" w:rsidRDefault="002B63E3" w:rsidP="002B63E3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1.3.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3A59" w14:textId="67029BD0" w:rsidR="002B63E3" w:rsidRPr="00C87D19" w:rsidRDefault="002B63E3" w:rsidP="002B63E3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Антитеррористическая защита объектов спорта и культуры (услуги охраны)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B6C95" w14:textId="77777777" w:rsidR="002B63E3" w:rsidRPr="00C87D19" w:rsidRDefault="002B63E3" w:rsidP="002B63E3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5A89" w14:textId="2E57B8C9" w:rsidR="002B63E3" w:rsidRPr="00C87D19" w:rsidRDefault="002B63E3" w:rsidP="002B63E3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93,60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FB68" w14:textId="3A08645F" w:rsidR="002B63E3" w:rsidRPr="00C87D19" w:rsidRDefault="002B63E3" w:rsidP="002B63E3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112,32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A31D" w14:textId="6ACC374E" w:rsidR="002B63E3" w:rsidRPr="00C87D19" w:rsidRDefault="00386C91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920F" w14:textId="49242F31" w:rsidR="002B63E3" w:rsidRPr="00C87D19" w:rsidRDefault="00B9269B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3379" w14:textId="2FE0C03C" w:rsidR="002B63E3" w:rsidRPr="00C87D19" w:rsidRDefault="00E953AE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83A0" w14:textId="645BD8A9" w:rsidR="002B63E3" w:rsidRPr="00C87D19" w:rsidRDefault="002B63E3" w:rsidP="002B63E3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112,32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3C5C" w14:textId="13B1AFA5" w:rsidR="002B63E3" w:rsidRPr="00C87D19" w:rsidRDefault="00386C91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548,24</w:t>
            </w:r>
          </w:p>
        </w:tc>
      </w:tr>
      <w:tr w:rsidR="00C87D19" w:rsidRPr="00C87D19" w14:paraId="374633AC" w14:textId="77777777" w:rsidTr="00953F07">
        <w:trPr>
          <w:trHeight w:val="33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78F" w14:textId="63EF54C3" w:rsidR="002B63E3" w:rsidRPr="00C87D19" w:rsidRDefault="002B63E3" w:rsidP="002B63E3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3B99" w14:textId="31FA6A58" w:rsidR="002B63E3" w:rsidRPr="00C87D19" w:rsidRDefault="002B63E3" w:rsidP="002B63E3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Обеспечение коммунальными услугами (электроэнергия)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91D79" w14:textId="77777777" w:rsidR="002B63E3" w:rsidRPr="00C87D19" w:rsidRDefault="002B63E3" w:rsidP="002B63E3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69F9" w14:textId="54439CDF" w:rsidR="002B63E3" w:rsidRPr="00C87D19" w:rsidRDefault="002B63E3" w:rsidP="002B63E3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1121,91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4615" w14:textId="2CF61EE0" w:rsidR="002B63E3" w:rsidRPr="00C87D19" w:rsidRDefault="00386C91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1244,82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5831" w14:textId="773172E4" w:rsidR="002B63E3" w:rsidRPr="00C87D19" w:rsidRDefault="001F179E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0AFF" w14:textId="77B0CC48" w:rsidR="002B63E3" w:rsidRPr="00C87D19" w:rsidRDefault="00386C91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9F25" w14:textId="44F1F8B1" w:rsidR="002B63E3" w:rsidRPr="00C87D19" w:rsidRDefault="00386C91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255C" w14:textId="41B4D54A" w:rsidR="002B63E3" w:rsidRPr="00C87D19" w:rsidRDefault="002B63E3" w:rsidP="002B63E3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515,00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08DF" w14:textId="61035C3D" w:rsidR="002B63E3" w:rsidRPr="00C87D19" w:rsidRDefault="001F179E" w:rsidP="002B63E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4681,23</w:t>
            </w:r>
          </w:p>
        </w:tc>
      </w:tr>
      <w:tr w:rsidR="00C87D19" w:rsidRPr="00C87D19" w14:paraId="0EF7AC81" w14:textId="77777777" w:rsidTr="00953F07">
        <w:trPr>
          <w:trHeight w:val="33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271A" w14:textId="3C3672B8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1.5.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C6B2" w14:textId="702DA327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061A0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B20" w14:textId="5999B1B6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06B5" w14:textId="7901F06C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10,50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5706" w14:textId="18AFD9B6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5208" w14:textId="78D49E82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B001" w14:textId="5F44A375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1EC" w14:textId="0B88E146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525F" w14:textId="75A477A2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20,50</w:t>
            </w:r>
          </w:p>
        </w:tc>
      </w:tr>
      <w:tr w:rsidR="00C87D19" w:rsidRPr="00C87D19" w14:paraId="264E1418" w14:textId="77777777" w:rsidTr="00953F07">
        <w:trPr>
          <w:trHeight w:val="215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C1D7" w14:textId="0FDBE23A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4DE4" w14:textId="0261B077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Разработка проектно-сметной документации</w:t>
            </w:r>
            <w:r w:rsidRPr="00C87D19">
              <w:t>, и государственная экспертиза</w:t>
            </w:r>
            <w:r w:rsidRPr="00C87D19">
              <w:rPr>
                <w:sz w:val="22"/>
                <w:szCs w:val="22"/>
              </w:rPr>
              <w:t xml:space="preserve"> по объекту: «Дом культуры на 210 мест в р.п. Тайтурка, Усольского района, Иркутской области»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CF62D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E7B9" w14:textId="0441E843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2705,00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9A12" w14:textId="7679AAB4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73BE" w14:textId="76F0EE82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F347" w14:textId="29E1493F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A790" w14:textId="32DA045E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FEB5" w14:textId="70E64869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C7F" w14:textId="2BD745E3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4332,51</w:t>
            </w:r>
          </w:p>
        </w:tc>
      </w:tr>
      <w:tr w:rsidR="00C87D19" w:rsidRPr="00C87D19" w14:paraId="4B599271" w14:textId="77777777" w:rsidTr="00953F07">
        <w:trPr>
          <w:trHeight w:val="215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45AB" w14:textId="01827556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8F4E" w14:textId="1E5FC8E6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Разработка проектно-сметной документации</w:t>
            </w:r>
            <w:r w:rsidRPr="00C87D19">
              <w:t>, и государственная экспертиза</w:t>
            </w:r>
            <w:r w:rsidRPr="00C87D19">
              <w:rPr>
                <w:sz w:val="22"/>
                <w:szCs w:val="22"/>
              </w:rPr>
              <w:t xml:space="preserve"> по объекту: «Дом культуры д.Буреть, Усольского района, Иркутской области»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D898A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43AE" w14:textId="2F663597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4E2A" w14:textId="7F229D0C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86EF" w14:textId="3D8B05E0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6B52" w14:textId="5B4CABBE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033B" w14:textId="55A66939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AB1F" w14:textId="6C1F9C0D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C969" w14:textId="48F3EAEC" w:rsidR="00C87D19" w:rsidRPr="00C87D19" w:rsidRDefault="00386C91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C87D19" w:rsidRPr="00C87D19" w14:paraId="3F93CB7F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1CA1" w14:textId="04DC0271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1.8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0BCE" w14:textId="6630408A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Штрафы за нарушения законодательства (в том числе пении), налоги, </w:t>
            </w:r>
            <w:r w:rsidRPr="00C87D19">
              <w:rPr>
                <w:sz w:val="22"/>
                <w:szCs w:val="22"/>
              </w:rPr>
              <w:lastRenderedPageBreak/>
              <w:t>пошлины и сбор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FA3F7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3B88" w14:textId="3E562153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154,35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B389" w14:textId="12A3824A" w:rsidR="00C87D19" w:rsidRPr="00C87D19" w:rsidRDefault="004E00DE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7487" w14:textId="4D6B8DB6" w:rsidR="00C87D19" w:rsidRPr="00C87D19" w:rsidRDefault="004E00DE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05C8" w14:textId="5C06707C" w:rsidR="00C87D19" w:rsidRPr="00C87D19" w:rsidRDefault="004E00DE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9FF9" w14:textId="5CA277FF" w:rsidR="00C87D19" w:rsidRPr="00C87D19" w:rsidRDefault="004E00DE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F6E2" w14:textId="77777777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3DCD" w14:textId="1A76A925" w:rsidR="00C87D19" w:rsidRPr="00C87D19" w:rsidRDefault="004E00DE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205,55</w:t>
            </w:r>
          </w:p>
        </w:tc>
      </w:tr>
      <w:tr w:rsidR="00C87D19" w:rsidRPr="00C87D19" w14:paraId="63A1521A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C492" w14:textId="07566440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FE2B" w14:textId="68A15527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0651B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7A1A" w14:textId="3CCA1EC0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49,54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0141" w14:textId="18EDD961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CADE" w14:textId="77B923EB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7F96" w14:textId="14A3EBBB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8EA3" w14:textId="6F971410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C17B" w14:textId="11E98D52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635B" w14:textId="52602870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49,54</w:t>
            </w:r>
          </w:p>
        </w:tc>
      </w:tr>
      <w:tr w:rsidR="00C87D19" w:rsidRPr="00C87D19" w14:paraId="48B2C9E9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24E8" w14:textId="185096E5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B69E" w14:textId="42B1C4F7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F992C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1BA7" w14:textId="00AEA2DA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BA5E" w14:textId="5A80C627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AD25" w14:textId="77022186" w:rsidR="00C87D19" w:rsidRPr="00C87D19" w:rsidRDefault="009376C7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4E2B" w14:textId="7146E19E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867C" w14:textId="474A63DB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2C1A" w14:textId="0BE5B356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87E2" w14:textId="27373319" w:rsidR="00C87D19" w:rsidRPr="00C87D19" w:rsidRDefault="009376C7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1297,84</w:t>
            </w:r>
          </w:p>
        </w:tc>
      </w:tr>
      <w:tr w:rsidR="00C87D19" w:rsidRPr="00C87D19" w14:paraId="3E674E31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CF62" w14:textId="75C54859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1.11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9EEB" w14:textId="00637AB4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Расходы бюджета Тайтурского городского поселения Усольского муниципального района Иркутской области </w:t>
            </w:r>
            <w:r w:rsidR="004A6280" w:rsidRPr="00F00DD5">
              <w:t xml:space="preserve">на </w:t>
            </w:r>
            <w:r w:rsidR="004A6280">
              <w:t xml:space="preserve">софинансирование </w:t>
            </w:r>
            <w:r w:rsidR="004A6280" w:rsidRPr="004A6280">
              <w:t>субсидий из областного бюджета местным бюджетам в целях софинансирования расходных обязательств муниципальных образований Иркутской области на развитие домов культуры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C7FAD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F5AC" w14:textId="1BC8A5F5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C1EC" w14:textId="21C08A29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26B9" w14:textId="72810994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2C3A" w14:textId="77DBAEA0" w:rsidR="00C87D19" w:rsidRPr="00C87D19" w:rsidRDefault="004A6280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5636" w14:textId="0FA83C59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1561" w14:textId="441FD07D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EC2D" w14:textId="0A871E2F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C87D19" w:rsidRPr="00C87D19" w14:paraId="5854BBA9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8646" w14:textId="7EE957A5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0D82" w14:textId="644B9B54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Подпрограмма "Развитие физической культуры и спорта на территории Тайтурского городского поселения Усольского муниципального района </w:t>
            </w:r>
            <w:r w:rsidRPr="00C87D19">
              <w:rPr>
                <w:sz w:val="22"/>
                <w:szCs w:val="22"/>
              </w:rPr>
              <w:lastRenderedPageBreak/>
              <w:t>Иркутской области " на 2024-2028 годы»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D2B83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2106" w14:textId="4D36E3A2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B441" w14:textId="160E53B9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E99F" w14:textId="3883159A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4198" w14:textId="2B1FBB04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2CFA" w14:textId="4F2D8210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349C" w14:textId="5132611E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359,98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0A94" w14:textId="59D26A12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  <w:tr w:rsidR="00C87D19" w:rsidRPr="00C87D19" w14:paraId="2156148B" w14:textId="77777777" w:rsidTr="00953F07">
        <w:trPr>
          <w:trHeight w:val="602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646C" w14:textId="58D44BDA" w:rsidR="00C87D19" w:rsidRPr="00C87D19" w:rsidRDefault="00C87D19" w:rsidP="00C87D19">
            <w:pPr>
              <w:jc w:val="center"/>
              <w:rPr>
                <w:sz w:val="20"/>
                <w:szCs w:val="20"/>
              </w:rPr>
            </w:pPr>
            <w:r w:rsidRPr="00C87D19">
              <w:rPr>
                <w:sz w:val="20"/>
                <w:szCs w:val="20"/>
              </w:rPr>
              <w:t>2.1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37D6" w14:textId="74790025" w:rsidR="00C87D19" w:rsidRPr="00C87D19" w:rsidRDefault="00C87D19" w:rsidP="00C87D19">
            <w:pPr>
              <w:contextualSpacing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Обеспечение заработной платы спортинструкторам и начисление на оплату труда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8D3D9" w14:textId="77777777" w:rsidR="00C87D19" w:rsidRPr="00C87D19" w:rsidRDefault="00C87D19" w:rsidP="00C87D19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1FA3" w14:textId="7C48C899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6C50" w14:textId="5FBD690F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E01A" w14:textId="68F6990C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1146" w14:textId="05519D6A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9462" w14:textId="12B8C1BA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20F0" w14:textId="3FBF7783" w:rsidR="00C87D19" w:rsidRPr="00C87D19" w:rsidRDefault="00C87D19" w:rsidP="00C87D19">
            <w:pPr>
              <w:contextualSpacing/>
              <w:jc w:val="center"/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>359,98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468A" w14:textId="7D74D2FB" w:rsidR="00C87D19" w:rsidRPr="00C87D19" w:rsidRDefault="009D150D" w:rsidP="00C87D1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</w:tbl>
    <w:bookmarkEnd w:id="3"/>
    <w:p w14:paraId="24E31D1D" w14:textId="7E1DF6BB" w:rsidR="0067574A" w:rsidRPr="00F00DD5" w:rsidRDefault="0067574A" w:rsidP="00953F07">
      <w:pPr>
        <w:ind w:firstLine="709"/>
        <w:jc w:val="both"/>
        <w:rPr>
          <w:sz w:val="28"/>
        </w:rPr>
      </w:pPr>
      <w:r w:rsidRPr="00F00DD5">
        <w:rPr>
          <w:sz w:val="28"/>
        </w:rPr>
        <w:t>1.</w:t>
      </w:r>
      <w:r w:rsidR="00FF74F3">
        <w:rPr>
          <w:sz w:val="28"/>
        </w:rPr>
        <w:t>5</w:t>
      </w:r>
      <w:r w:rsidRPr="00F00DD5">
        <w:rPr>
          <w:sz w:val="28"/>
        </w:rPr>
        <w:t xml:space="preserve">.  </w:t>
      </w:r>
      <w:r w:rsidR="00C1759A" w:rsidRPr="00F00DD5">
        <w:rPr>
          <w:sz w:val="28"/>
        </w:rPr>
        <w:t>Т</w:t>
      </w:r>
      <w:r w:rsidRPr="00F00DD5">
        <w:rPr>
          <w:sz w:val="28"/>
        </w:rPr>
        <w:t xml:space="preserve">аблицу 4 </w:t>
      </w:r>
      <w:r w:rsidR="00C1759A" w:rsidRPr="00F00DD5">
        <w:rPr>
          <w:sz w:val="28"/>
          <w:szCs w:val="28"/>
        </w:rPr>
        <w:t>«</w:t>
      </w:r>
      <w:r w:rsidRPr="00F00DD5">
        <w:rPr>
          <w:bCs/>
          <w:color w:val="000000"/>
          <w:sz w:val="28"/>
        </w:rPr>
        <w:t xml:space="preserve">Прогнозная (справочная) оценка ресурсного обеспечения реализации муниципальной программы </w:t>
      </w:r>
      <w:r w:rsidRPr="00F00DD5">
        <w:rPr>
          <w:sz w:val="28"/>
        </w:rPr>
        <w:t xml:space="preserve">«Развитие культуры и спортивной деятельности на территории </w:t>
      </w:r>
      <w:r w:rsidR="00E0212B" w:rsidRPr="00F00DD5">
        <w:rPr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Pr="00F00DD5">
        <w:rPr>
          <w:sz w:val="28"/>
        </w:rPr>
        <w:t>на 202</w:t>
      </w:r>
      <w:r w:rsidR="00C1759A" w:rsidRPr="00F00DD5">
        <w:rPr>
          <w:sz w:val="28"/>
        </w:rPr>
        <w:t>3</w:t>
      </w:r>
      <w:r w:rsidRPr="00F00DD5">
        <w:rPr>
          <w:sz w:val="28"/>
        </w:rPr>
        <w:t>-202</w:t>
      </w:r>
      <w:r w:rsidR="00C1759A" w:rsidRPr="00F00DD5">
        <w:rPr>
          <w:sz w:val="28"/>
        </w:rPr>
        <w:t>8</w:t>
      </w:r>
      <w:r w:rsidRPr="00F00DD5">
        <w:rPr>
          <w:sz w:val="28"/>
        </w:rPr>
        <w:t xml:space="preserve">г.г.» </w:t>
      </w:r>
      <w:r w:rsidRPr="00F00DD5">
        <w:rPr>
          <w:bCs/>
          <w:color w:val="000000"/>
          <w:sz w:val="28"/>
        </w:rPr>
        <w:t>за счет всех источников финансирования</w:t>
      </w:r>
      <w:r w:rsidR="00C1759A" w:rsidRPr="00F00DD5">
        <w:rPr>
          <w:bCs/>
          <w:color w:val="000000"/>
          <w:sz w:val="28"/>
        </w:rPr>
        <w:t>»</w:t>
      </w:r>
      <w:r w:rsidRPr="00F00DD5">
        <w:rPr>
          <w:sz w:val="28"/>
        </w:rPr>
        <w:t xml:space="preserve"> </w:t>
      </w:r>
      <w:r w:rsidR="001C5457" w:rsidRPr="00F00DD5">
        <w:rPr>
          <w:sz w:val="28"/>
        </w:rPr>
        <w:t>Программы изложить</w:t>
      </w:r>
      <w:r w:rsidRPr="00F00DD5">
        <w:rPr>
          <w:sz w:val="28"/>
        </w:rPr>
        <w:t xml:space="preserve"> в следующей редакции: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3"/>
        <w:gridCol w:w="1701"/>
        <w:gridCol w:w="1559"/>
        <w:gridCol w:w="1134"/>
        <w:gridCol w:w="709"/>
        <w:gridCol w:w="708"/>
        <w:gridCol w:w="709"/>
        <w:gridCol w:w="709"/>
        <w:gridCol w:w="709"/>
        <w:gridCol w:w="708"/>
        <w:gridCol w:w="851"/>
      </w:tblGrid>
      <w:tr w:rsidR="00A4063B" w:rsidRPr="00A4063B" w14:paraId="73BEB073" w14:textId="77777777" w:rsidTr="001611F1">
        <w:trPr>
          <w:trHeight w:val="600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3EA" w14:textId="77777777" w:rsidR="00BE3931" w:rsidRPr="00A4063B" w:rsidRDefault="00BE3931" w:rsidP="0052449B">
            <w:r w:rsidRPr="00A4063B"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E17A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EB5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847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103" w:type="dxa"/>
            <w:gridSpan w:val="7"/>
            <w:shd w:val="clear" w:color="auto" w:fill="auto"/>
          </w:tcPr>
          <w:p w14:paraId="31A0753F" w14:textId="77777777" w:rsidR="00BE3931" w:rsidRPr="00A4063B" w:rsidRDefault="00BE3931" w:rsidP="0052449B">
            <w:pPr>
              <w:rPr>
                <w:rFonts w:eastAsia="Calibri"/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Расходов</w:t>
            </w:r>
            <w:r w:rsidRPr="00A4063B">
              <w:rPr>
                <w:sz w:val="22"/>
                <w:szCs w:val="22"/>
              </w:rPr>
              <w:br/>
              <w:t>(тыс. руб.), годы</w:t>
            </w:r>
          </w:p>
        </w:tc>
      </w:tr>
      <w:tr w:rsidR="00A4063B" w:rsidRPr="00A4063B" w14:paraId="3E429706" w14:textId="77777777" w:rsidTr="001611F1">
        <w:trPr>
          <w:trHeight w:val="789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1F50" w14:textId="77777777" w:rsidR="00BE3931" w:rsidRPr="00A4063B" w:rsidRDefault="00BE3931" w:rsidP="0052449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43DC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3C3F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F0E4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108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D421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C6D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D935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9B74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  <w:p w14:paraId="1C7D5269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2027 год</w:t>
            </w:r>
          </w:p>
          <w:p w14:paraId="0ECF5280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F7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816B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</w:tr>
      <w:tr w:rsidR="00A4063B" w:rsidRPr="00A4063B" w14:paraId="4474A329" w14:textId="77777777" w:rsidTr="001611F1">
        <w:trPr>
          <w:trHeight w:val="91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8A104" w14:textId="77777777" w:rsidR="00BE3931" w:rsidRPr="00A4063B" w:rsidRDefault="00BE3931" w:rsidP="0052449B">
            <w:r w:rsidRPr="00A4063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D625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0C0E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C3AE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D2E4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60D27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483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3967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1E2E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84A2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FDF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</w:t>
            </w:r>
          </w:p>
        </w:tc>
      </w:tr>
      <w:tr w:rsidR="00A4063B" w:rsidRPr="00A4063B" w14:paraId="078B11CD" w14:textId="77777777" w:rsidTr="001611F1">
        <w:trPr>
          <w:trHeight w:val="158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23FA" w14:textId="77777777" w:rsidR="00BE3931" w:rsidRPr="00A4063B" w:rsidRDefault="00BE3931" w:rsidP="0052449B">
            <w:r w:rsidRPr="00A4063B"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FD9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«Развитие культуры и спортивной деятельности на территории Тайтурского городского поселения Усольского </w:t>
            </w:r>
          </w:p>
          <w:p w14:paraId="0F82816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муниципального района Иркутской области» на 2023-2028гг.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AE838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</w:t>
            </w:r>
          </w:p>
          <w:p w14:paraId="639B6EBA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Ответственный 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5CF3D339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10FB2300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0D7A830E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30027193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E4C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627D" w14:textId="00F2614D" w:rsidR="00BE3931" w:rsidRPr="00A4063B" w:rsidRDefault="004F6152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11701,02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04354" w14:textId="631660D9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11890,24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D956" w14:textId="40BC2E18" w:rsidR="00BE3931" w:rsidRPr="00A4063B" w:rsidRDefault="001F179E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10141,31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A0B2" w14:textId="073DD21E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8131,35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8816" w14:textId="4CA3128F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8062,94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690B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6911,33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958E" w14:textId="7EDB5EBA" w:rsidR="00BE3931" w:rsidRPr="00A4063B" w:rsidRDefault="001F179E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56838,19</w:t>
            </w:r>
          </w:p>
        </w:tc>
      </w:tr>
      <w:tr w:rsidR="00A4063B" w:rsidRPr="00A4063B" w14:paraId="6304D751" w14:textId="77777777" w:rsidTr="001611F1">
        <w:trPr>
          <w:trHeight w:val="220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9533" w14:textId="77777777" w:rsidR="00BE3931" w:rsidRPr="00A4063B" w:rsidRDefault="00BE3931" w:rsidP="0052449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D169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787E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6152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880A" w14:textId="03D75F6F" w:rsidR="00BE3931" w:rsidRPr="00A4063B" w:rsidRDefault="002431C4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47,05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CE37" w14:textId="7F6CA9DB" w:rsidR="00BE3931" w:rsidRPr="00A4063B" w:rsidRDefault="00F176FE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54</w:t>
            </w:r>
            <w:r w:rsidR="00BE3931"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AA4" w14:textId="45777DCA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1B4B" w14:textId="32ABAE0E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CD6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F637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5C1E" w14:textId="0E084848" w:rsidR="00BE3931" w:rsidRPr="00A4063B" w:rsidRDefault="00DA1F76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1215,10</w:t>
            </w:r>
          </w:p>
        </w:tc>
      </w:tr>
      <w:tr w:rsidR="00A4063B" w:rsidRPr="00A4063B" w14:paraId="770BD51F" w14:textId="77777777" w:rsidTr="001611F1">
        <w:trPr>
          <w:trHeight w:val="463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3855" w14:textId="77777777" w:rsidR="00BE3931" w:rsidRPr="00A4063B" w:rsidRDefault="00BE3931" w:rsidP="0052449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0305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D778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EBB5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8C24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37FE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C8D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ABF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E8D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40BA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DC43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1DA8DA37" w14:textId="77777777" w:rsidTr="001611F1">
        <w:trPr>
          <w:trHeight w:val="267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FDDA" w14:textId="77777777" w:rsidR="002431C4" w:rsidRPr="00A4063B" w:rsidRDefault="002431C4" w:rsidP="0052449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43C7" w14:textId="77777777" w:rsidR="002431C4" w:rsidRPr="00A4063B" w:rsidRDefault="002431C4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E9E1" w14:textId="77777777" w:rsidR="002431C4" w:rsidRPr="00A4063B" w:rsidRDefault="002431C4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34C9B" w14:textId="77777777" w:rsidR="002431C4" w:rsidRPr="00A4063B" w:rsidRDefault="002431C4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B77E" w14:textId="397F88E1" w:rsidR="002431C4" w:rsidRPr="00A4063B" w:rsidRDefault="004F6152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11653,97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26CD" w14:textId="0DF20C9B" w:rsidR="002431C4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7200" w14:textId="1A97108C" w:rsidR="002431C4" w:rsidRPr="00A4063B" w:rsidRDefault="001F179E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9513,26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104B" w14:textId="0B8F6408" w:rsidR="002431C4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8131,35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B9C1" w14:textId="37FE7F4C" w:rsidR="002431C4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8062,94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0268" w14:textId="287A6F20" w:rsidR="002431C4" w:rsidRPr="00A4063B" w:rsidRDefault="002431C4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6911,33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207A" w14:textId="37A3AAE1" w:rsidR="002431C4" w:rsidRPr="00A4063B" w:rsidRDefault="001F179E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55623,08</w:t>
            </w:r>
          </w:p>
        </w:tc>
      </w:tr>
      <w:tr w:rsidR="00A4063B" w:rsidRPr="00A4063B" w14:paraId="406F2A71" w14:textId="77777777" w:rsidTr="001611F1">
        <w:trPr>
          <w:trHeight w:val="245"/>
        </w:trPr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270D" w14:textId="77777777" w:rsidR="00BE3931" w:rsidRPr="00A4063B" w:rsidRDefault="00BE3931" w:rsidP="0052449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0AF8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9FA3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1E5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89B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E03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44D3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2321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5F9C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CD79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60B7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EAC2B68" w14:textId="77777777" w:rsidTr="001611F1">
        <w:trPr>
          <w:trHeight w:val="245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025A" w14:textId="77777777" w:rsidR="002211E8" w:rsidRPr="00A4063B" w:rsidRDefault="002211E8" w:rsidP="0052449B"/>
          <w:p w14:paraId="5EB2ED3E" w14:textId="77777777" w:rsidR="002211E8" w:rsidRPr="00A4063B" w:rsidRDefault="002211E8" w:rsidP="0052449B">
            <w:r w:rsidRPr="00A4063B">
              <w:t>1.1.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465B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Обеспечение заработной платы сотрудникам и начисление на оплату труда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DAF1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</w:t>
            </w:r>
          </w:p>
          <w:p w14:paraId="101B06C7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Ответственный исполнитель программы Администрация </w:t>
            </w:r>
            <w:r w:rsidRPr="00A4063B">
              <w:rPr>
                <w:sz w:val="22"/>
                <w:szCs w:val="22"/>
              </w:rPr>
              <w:lastRenderedPageBreak/>
              <w:t>Тайтурского городского поселения Усольского муниципального района Иркутской области</w:t>
            </w:r>
          </w:p>
          <w:p w14:paraId="77DFAEBF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5B3FDDE8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3C30E553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3ADA650A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F9D6" w14:textId="77777777" w:rsidR="002211E8" w:rsidRPr="00A4063B" w:rsidRDefault="002211E8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7256" w14:textId="56AA8BC3" w:rsidR="002211E8" w:rsidRPr="00A4063B" w:rsidRDefault="0094094A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4763,20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4727" w14:textId="5647B187" w:rsidR="002211E8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4699,61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6AF3" w14:textId="69639BEA" w:rsidR="002211E8" w:rsidRPr="00A4063B" w:rsidRDefault="005F4D2F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4898,07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C692" w14:textId="18B200DA" w:rsidR="002211E8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7DCB" w14:textId="03DFE27E" w:rsidR="002211E8" w:rsidRPr="00A4063B" w:rsidRDefault="00664B44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</w:t>
            </w:r>
            <w:r w:rsidR="003248D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BBC5" w14:textId="26CBE244" w:rsidR="002211E8" w:rsidRPr="00A4063B" w:rsidRDefault="0094094A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3376,02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6B66" w14:textId="378107D5" w:rsidR="002211E8" w:rsidRPr="00A4063B" w:rsidRDefault="005F4D2F" w:rsidP="00524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27949,46</w:t>
            </w:r>
          </w:p>
        </w:tc>
      </w:tr>
      <w:tr w:rsidR="00A4063B" w:rsidRPr="00A4063B" w14:paraId="3E3EF7A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F84B" w14:textId="77777777" w:rsidR="00BE3931" w:rsidRPr="00A4063B" w:rsidRDefault="00BE3931" w:rsidP="0052449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21F8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274B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605A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637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A9E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91B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B7D3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0926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B512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4B34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65B595E3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EC48" w14:textId="77777777" w:rsidR="00BE3931" w:rsidRPr="00A4063B" w:rsidRDefault="00BE3931" w:rsidP="0052449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507C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8615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8FBA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средства, планируемые к </w:t>
            </w:r>
            <w:r w:rsidRPr="00A4063B">
              <w:rPr>
                <w:sz w:val="22"/>
                <w:szCs w:val="22"/>
              </w:rPr>
              <w:lastRenderedPageBreak/>
              <w:t>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E799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C387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48B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4404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209F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56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F591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7BDE30B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19FC" w14:textId="77777777" w:rsidR="009029ED" w:rsidRPr="00A4063B" w:rsidRDefault="009029ED" w:rsidP="009029ED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76F9" w14:textId="77777777" w:rsidR="009029ED" w:rsidRPr="00A4063B" w:rsidRDefault="009029ED" w:rsidP="009029E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D832" w14:textId="77777777" w:rsidR="009029ED" w:rsidRPr="00A4063B" w:rsidRDefault="009029ED" w:rsidP="009029E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C74E" w14:textId="77777777" w:rsidR="009029ED" w:rsidRPr="00A4063B" w:rsidRDefault="009029ED" w:rsidP="009029ED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BB0F" w14:textId="2012A20F" w:rsidR="009029ED" w:rsidRPr="00A4063B" w:rsidRDefault="009029ED" w:rsidP="009029ED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4763,20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E2E18" w14:textId="2492084A" w:rsidR="009029ED" w:rsidRPr="00A4063B" w:rsidRDefault="00664B44" w:rsidP="009029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4699,61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FF59" w14:textId="06814AE4" w:rsidR="009029ED" w:rsidRPr="00A4063B" w:rsidRDefault="005F4D2F" w:rsidP="009029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4898,07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CEBF" w14:textId="0D4CA630" w:rsidR="009029ED" w:rsidRPr="00A4063B" w:rsidRDefault="00664B44" w:rsidP="009029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784A" w14:textId="16D48CFF" w:rsidR="009029ED" w:rsidRPr="00A4063B" w:rsidRDefault="00664B44" w:rsidP="009029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</w:t>
            </w:r>
            <w:r w:rsidR="003248D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6EF3" w14:textId="548A1F31" w:rsidR="009029ED" w:rsidRPr="00A4063B" w:rsidRDefault="009029ED" w:rsidP="009029ED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3376,02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1F5F" w14:textId="5690AB66" w:rsidR="009029ED" w:rsidRPr="00A4063B" w:rsidRDefault="005F4D2F" w:rsidP="009029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27979,46</w:t>
            </w:r>
          </w:p>
        </w:tc>
      </w:tr>
      <w:tr w:rsidR="00A4063B" w:rsidRPr="00A4063B" w14:paraId="4F63D47A" w14:textId="77777777" w:rsidTr="001611F1">
        <w:trPr>
          <w:trHeight w:val="887"/>
        </w:trPr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A977" w14:textId="77777777" w:rsidR="00BE3931" w:rsidRPr="00A4063B" w:rsidRDefault="00BE3931" w:rsidP="0052449B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F5CD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7C75" w14:textId="77777777" w:rsidR="00BE3931" w:rsidRPr="00A4063B" w:rsidRDefault="00BE3931" w:rsidP="00524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67D2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E09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0E51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2B77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5FC0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3BB1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C133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C1CD" w14:textId="77777777" w:rsidR="00BE3931" w:rsidRPr="00A4063B" w:rsidRDefault="00BE3931" w:rsidP="0052449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64DCD62B" w14:textId="77777777" w:rsidTr="001611F1">
        <w:trPr>
          <w:trHeight w:val="245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2197" w14:textId="77777777" w:rsidR="002B63E3" w:rsidRPr="00A4063B" w:rsidRDefault="002B63E3" w:rsidP="002B63E3">
            <w:r w:rsidRPr="00A4063B">
              <w:t>1.2.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6C74" w14:textId="39C94D4D" w:rsidR="002B63E3" w:rsidRPr="00A4063B" w:rsidRDefault="00DE616A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Содержание имущества учреждения культуры, услуги для обеспечения деятельности подведомственных учреждений, приобретение основных средств и материальных запасов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8CBC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75E0E607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4FE5A3A9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37C473D2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069C0893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2B01953E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73AF2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446F" w14:textId="281D0F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2813,42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2D2A" w14:textId="35CBFF22" w:rsidR="002B63E3" w:rsidRPr="00A4063B" w:rsidRDefault="004A480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921B" w14:textId="45336866" w:rsidR="002B63E3" w:rsidRPr="00A4063B" w:rsidRDefault="005F4D2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D43A" w14:textId="1A8AD852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7450" w14:textId="157DDCEB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E03B" w14:textId="1968DAB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2543,01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EFA2" w14:textId="33BF05CB" w:rsidR="002B63E3" w:rsidRPr="00A4063B" w:rsidRDefault="005F4D2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13499,61</w:t>
            </w:r>
          </w:p>
        </w:tc>
      </w:tr>
      <w:tr w:rsidR="00A4063B" w:rsidRPr="00A4063B" w14:paraId="5763D701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11EE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96ED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D62C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01D2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92BC" w14:textId="07B02850" w:rsidR="002B63E3" w:rsidRPr="00A4063B" w:rsidRDefault="00A4063B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BF60B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D571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3AE7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644C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69D0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1EDD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660EC42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2F96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4863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CEF6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B9AC6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4484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A6AB3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1A56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2FC2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E924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BE61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60D7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FF74F3" w:rsidRPr="00A4063B" w14:paraId="09232AF2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519A" w14:textId="77777777" w:rsidR="00FF74F3" w:rsidRPr="00A4063B" w:rsidRDefault="00FF74F3" w:rsidP="00FF74F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72B1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996F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2CD1" w14:textId="77777777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A35" w14:textId="2515FF9F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2813,42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0AA82" w14:textId="682F82BE" w:rsidR="00FF74F3" w:rsidRPr="00A4063B" w:rsidRDefault="004A480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C64" w14:textId="61C5DB9A" w:rsidR="00FF74F3" w:rsidRPr="00A4063B" w:rsidRDefault="005F4D2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66E2" w14:textId="5D365448" w:rsidR="00FF74F3" w:rsidRPr="00A4063B" w:rsidRDefault="003248D5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F525" w14:textId="1BCDEF8F" w:rsidR="00FF74F3" w:rsidRPr="00A4063B" w:rsidRDefault="003248D5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6ED3" w14:textId="022204E2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2543,01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5B15" w14:textId="74AE62E8" w:rsidR="00FF74F3" w:rsidRPr="00A4063B" w:rsidRDefault="005F4D2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13499,61</w:t>
            </w:r>
          </w:p>
        </w:tc>
      </w:tr>
      <w:tr w:rsidR="00A4063B" w:rsidRPr="00A4063B" w14:paraId="66058C1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3233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8F6B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BAE3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6716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A1EA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6F91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D42F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E5FE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0FB8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CDE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606A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766DBE44" w14:textId="77777777" w:rsidTr="00B61259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B8CD" w14:textId="0249A711" w:rsidR="002B63E3" w:rsidRPr="00A4063B" w:rsidRDefault="002B63E3" w:rsidP="002B63E3">
            <w:r w:rsidRPr="00A4063B">
              <w:t>1.3.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CC9" w14:textId="5387310A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Антитеррористическая защита объектов спорта и культуры (услуги охраны)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7C473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2D082368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исполнитель программы Администрация Тайтурского городского поселения </w:t>
            </w:r>
            <w:r w:rsidRPr="00A4063B">
              <w:rPr>
                <w:sz w:val="22"/>
                <w:szCs w:val="22"/>
              </w:rPr>
              <w:lastRenderedPageBreak/>
              <w:t>Усольского муниципального района Иркутской области</w:t>
            </w:r>
          </w:p>
          <w:p w14:paraId="2C430607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224B0BB1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340C5447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021E2C78" w14:textId="5809EC80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CBC14" w14:textId="0FC2D9F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25DB" w14:textId="581B5108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93,60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2430" w14:textId="4ED508D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3947" w14:textId="327CAA54" w:rsidR="002B63E3" w:rsidRPr="00A4063B" w:rsidRDefault="004A480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2B96" w14:textId="7AE0F84C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0EAE" w14:textId="171CF4B7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0659" w14:textId="2F22B262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55B4" w14:textId="50CDBCF9" w:rsidR="002B63E3" w:rsidRPr="00A4063B" w:rsidRDefault="004A480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548,24</w:t>
            </w:r>
          </w:p>
        </w:tc>
      </w:tr>
      <w:tr w:rsidR="00A4063B" w:rsidRPr="00A4063B" w14:paraId="25DA3D91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26FA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F2E8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698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D46B" w14:textId="795012B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E67D" w14:textId="0FEAB08E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062D" w14:textId="3983E25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D21A" w14:textId="1390257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FC8D" w14:textId="1BFAF11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5D2D" w14:textId="0500FB6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6AC7" w14:textId="11B90FF6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2F8E" w14:textId="03A601A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F8413A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400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81C6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8311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D9A5" w14:textId="129AEAE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</w:t>
            </w:r>
            <w:r w:rsidRPr="00A4063B">
              <w:rPr>
                <w:sz w:val="22"/>
                <w:szCs w:val="22"/>
              </w:rPr>
              <w:lastRenderedPageBreak/>
              <w:t>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F912B" w14:textId="5C320AA3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ECC6" w14:textId="06CEF8F1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CB7" w14:textId="4D30F45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3894" w14:textId="6A1A8FA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6646" w14:textId="180723D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6379" w14:textId="64F78F5A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DCD7" w14:textId="08436722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44680EA0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3269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BB56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C03E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B084" w14:textId="1CD84B5C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06EF4" w14:textId="2B90ACFE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93,60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520F" w14:textId="684957C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C940" w14:textId="782BC7C3" w:rsidR="002B63E3" w:rsidRPr="00A4063B" w:rsidRDefault="004A480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7C7F" w14:textId="6FC69EFD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E702" w14:textId="0D02CC4B" w:rsidR="002B63E3" w:rsidRPr="00A4063B" w:rsidRDefault="003248D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0D85" w14:textId="6475A7E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8055" w14:textId="390BA7D7" w:rsidR="002B63E3" w:rsidRPr="00A4063B" w:rsidRDefault="004A480F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548,24</w:t>
            </w:r>
          </w:p>
        </w:tc>
      </w:tr>
      <w:tr w:rsidR="00A4063B" w:rsidRPr="00A4063B" w14:paraId="78CBDC1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174D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D67E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5A5E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A3A3" w14:textId="52B6648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75BD" w14:textId="3A3CABD3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9F1D" w14:textId="44988A61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F200" w14:textId="2B018514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DB5E" w14:textId="745B21E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782B" w14:textId="6731CD93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ED59" w14:textId="7CA87510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6677" w14:textId="659FDFE5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DBB6A82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540B" w14:textId="5E9AE45B" w:rsidR="002B63E3" w:rsidRPr="00A4063B" w:rsidRDefault="002B63E3" w:rsidP="002B63E3">
            <w:r w:rsidRPr="00A4063B">
              <w:t>1.4.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F65A" w14:textId="27DBDBA1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Обеспечение коммунальными услугами (электроэнергия)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A0C95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67D1809A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6B3F70EE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7BDC4442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4C338419" w14:textId="7777777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4D9B91B1" w14:textId="6F5F911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1993" w14:textId="404F042A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1A48" w14:textId="20E43C4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1121,91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1BFD" w14:textId="0DEB0AC0" w:rsidR="002B63E3" w:rsidRPr="00A4063B" w:rsidRDefault="00D32D3D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9EF6" w14:textId="1A0F49BE" w:rsidR="002B63E3" w:rsidRPr="00A4063B" w:rsidRDefault="0055597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2C58" w14:textId="0300480B" w:rsidR="002B63E3" w:rsidRPr="00A4063B" w:rsidRDefault="00D32D3D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F1CE" w14:textId="0A6E2022" w:rsidR="002B63E3" w:rsidRPr="00A4063B" w:rsidRDefault="00D32D3D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2A67" w14:textId="4AD77A0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7E98" w14:textId="6CD9189A" w:rsidR="002B63E3" w:rsidRPr="00A4063B" w:rsidRDefault="00555975" w:rsidP="002B63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4681,23</w:t>
            </w:r>
          </w:p>
        </w:tc>
      </w:tr>
      <w:tr w:rsidR="00A4063B" w:rsidRPr="00A4063B" w14:paraId="6946F915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687D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2EDE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1FA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F9E2" w14:textId="433E34A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0036" w14:textId="4477F7B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D86F" w14:textId="4966EEA9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D260" w14:textId="0CDEB8AB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5B42" w14:textId="575F217B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B72A" w14:textId="77944FB6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84FA" w14:textId="0FC2E5C4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1F91" w14:textId="42F5525D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42A3546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A051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3924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B57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7A77" w14:textId="5865A289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E367" w14:textId="4E19390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1946D" w14:textId="38AEE5BE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14E" w14:textId="28B07614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40A8" w14:textId="14AE9EC2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4646" w14:textId="0A0D2284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ABB7" w14:textId="34F1D19C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85D7" w14:textId="3C03153B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FF74F3" w:rsidRPr="00A4063B" w14:paraId="4819D84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E10E" w14:textId="77777777" w:rsidR="00FF74F3" w:rsidRPr="00A4063B" w:rsidRDefault="00FF74F3" w:rsidP="00FF74F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8DD6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039D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72B3" w14:textId="5D523DD1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46F8" w14:textId="6263C6DB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1121,91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1815D" w14:textId="5DF5E9F0" w:rsidR="00FF74F3" w:rsidRPr="00A4063B" w:rsidRDefault="00D32D3D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D4DB" w14:textId="0D7DE3C4" w:rsidR="00FF74F3" w:rsidRPr="00A4063B" w:rsidRDefault="00F139BE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AA01" w14:textId="003C9F4E" w:rsidR="00FF74F3" w:rsidRPr="00A4063B" w:rsidRDefault="00D32D3D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B709" w14:textId="60BE05CA" w:rsidR="00FF74F3" w:rsidRPr="00A4063B" w:rsidRDefault="00D32D3D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9D6" w14:textId="083618AA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CA12" w14:textId="1D9C2B4B" w:rsidR="00FF74F3" w:rsidRPr="00A4063B" w:rsidRDefault="00F139BE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4681,23</w:t>
            </w:r>
          </w:p>
        </w:tc>
      </w:tr>
      <w:tr w:rsidR="00A4063B" w:rsidRPr="00A4063B" w14:paraId="049A6BD5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B51F" w14:textId="77777777" w:rsidR="002B63E3" w:rsidRPr="00A4063B" w:rsidRDefault="002B63E3" w:rsidP="002B63E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4E6A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FE6A" w14:textId="77777777" w:rsidR="002B63E3" w:rsidRPr="00A4063B" w:rsidRDefault="002B63E3" w:rsidP="002B63E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1467" w14:textId="2D8083B8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A2D6" w14:textId="3649E2F1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3C97A" w14:textId="4B93FAC3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3014" w14:textId="0707E20F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22C" w14:textId="54781D69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A0D" w14:textId="1F0D1552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4F88" w14:textId="53F7ABE7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E315" w14:textId="5F8A90D6" w:rsidR="002B63E3" w:rsidRPr="00A4063B" w:rsidRDefault="002B63E3" w:rsidP="002B63E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A463A4E" w14:textId="77777777" w:rsidTr="006A0390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F357" w14:textId="18E2D8BB" w:rsidR="00A4063B" w:rsidRPr="00A4063B" w:rsidRDefault="00A4063B" w:rsidP="00A4063B">
            <w:r w:rsidRPr="00A4063B">
              <w:t>1.5.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0E80" w14:textId="66F5E6E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F43C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5DA86CC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исполнитель программы Администрация Тайтурского городского поселения Усольского муниципального района </w:t>
            </w:r>
            <w:r w:rsidRPr="00A4063B">
              <w:rPr>
                <w:sz w:val="22"/>
                <w:szCs w:val="22"/>
              </w:rPr>
              <w:lastRenderedPageBreak/>
              <w:t>Иркутской области</w:t>
            </w:r>
          </w:p>
          <w:p w14:paraId="21620AAD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49405667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443F992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18C0F954" w14:textId="56E3C1B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C12A" w14:textId="7A8C558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44431" w14:textId="722611F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90721" w14:textId="729A388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7C71" w14:textId="22A75AA4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D3C5" w14:textId="24AAA9D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E271" w14:textId="03094D9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D388" w14:textId="7862913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D104" w14:textId="0A790964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20,50</w:t>
            </w:r>
          </w:p>
        </w:tc>
      </w:tr>
      <w:tr w:rsidR="00A4063B" w:rsidRPr="00A4063B" w14:paraId="20233383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3A23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2395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074A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548A" w14:textId="084926D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DD84" w14:textId="7963EC8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F150" w14:textId="097602D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42B" w14:textId="0F5889A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C1C0" w14:textId="52A60D2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B35" w14:textId="4752AB0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DC88" w14:textId="497888B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23CC" w14:textId="30224F9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6FBA6BDD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63F5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ABF6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BCE1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ECA4" w14:textId="2F533B2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0E72" w14:textId="271119F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EE1A" w14:textId="561DE78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283F" w14:textId="54490FB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D9B2" w14:textId="11ECFD9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4F38" w14:textId="4BC8FAA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CABF" w14:textId="78446AA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CC16" w14:textId="73BC52E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133C2BF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C58E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BBD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00F9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3BAE" w14:textId="1AC601E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595B" w14:textId="6E70196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B50D" w14:textId="12936CE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04" w14:textId="798967E8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E88F" w14:textId="6273B5E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6706" w14:textId="296125B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5068" w14:textId="1ABC8E6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01B" w14:textId="30E3D22C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20,50</w:t>
            </w:r>
          </w:p>
        </w:tc>
      </w:tr>
      <w:tr w:rsidR="00A4063B" w:rsidRPr="00A4063B" w14:paraId="33877FE8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6309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1A26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0164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72E26" w14:textId="5B840DF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232F6" w14:textId="7419792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C1F7" w14:textId="1049A9A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D5DB" w14:textId="74FD650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0414" w14:textId="3819615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6515" w14:textId="40B8D9A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2AD2C" w14:textId="0E83476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42F5" w14:textId="5D56B21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72882C4C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010" w14:textId="51A148C9" w:rsidR="00A4063B" w:rsidRPr="00A4063B" w:rsidRDefault="00A4063B" w:rsidP="00A4063B">
            <w:r w:rsidRPr="00A4063B">
              <w:t>1.6.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417A" w14:textId="78BB876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Разработка проектно-сметной документации</w:t>
            </w:r>
            <w:r w:rsidRPr="00A4063B">
              <w:t>, и государственная экспертиза</w:t>
            </w:r>
            <w:r w:rsidRPr="00A4063B">
              <w:rPr>
                <w:sz w:val="22"/>
                <w:szCs w:val="22"/>
              </w:rPr>
              <w:t xml:space="preserve"> по объекту: «Дом культуры на 210 мест в р.п. Тайтурка, Усольского района, Иркутской области»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9D55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1E1A335D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6E3138A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7157052E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326E9DA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58A24DA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FEE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815D" w14:textId="094E9EB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2705,00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B563" w14:textId="2F8A6FA2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052" w14:textId="6A273A0A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FCF7" w14:textId="32AC05E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34AC" w14:textId="669FAD1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7305" w14:textId="6BF129A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33B3" w14:textId="2676ADB1" w:rsidR="00A4063B" w:rsidRPr="00A4063B" w:rsidRDefault="001751E0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4332,51</w:t>
            </w:r>
          </w:p>
        </w:tc>
      </w:tr>
      <w:tr w:rsidR="00A4063B" w:rsidRPr="00A4063B" w14:paraId="615A8C9F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4A61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654C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EA67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4A6E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95612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D0F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B19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564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F362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A74F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37B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5A89612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967C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1460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6DF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1E7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4EE4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648E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92B9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95D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B37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01C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995F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FF74F3" w:rsidRPr="00A4063B" w14:paraId="46715B20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1219" w14:textId="77777777" w:rsidR="00FF74F3" w:rsidRPr="00A4063B" w:rsidRDefault="00FF74F3" w:rsidP="00FF74F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0F97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AC5" w14:textId="77777777" w:rsidR="00FF74F3" w:rsidRPr="00A4063B" w:rsidRDefault="00FF74F3" w:rsidP="00FF74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7C60" w14:textId="77777777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275F8" w14:textId="4B737CDC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2705,00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4981E" w14:textId="473F2134" w:rsidR="00FF74F3" w:rsidRPr="00A4063B" w:rsidRDefault="007E6AB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7564" w14:textId="788023B0" w:rsidR="00FF74F3" w:rsidRPr="00A4063B" w:rsidRDefault="007E6AB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389" w14:textId="2A439985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C02D" w14:textId="0E0D633D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5D48" w14:textId="77085B5A" w:rsidR="00FF74F3" w:rsidRPr="00A4063B" w:rsidRDefault="00FF74F3" w:rsidP="00FF74F3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7250" w14:textId="56AF5DD0" w:rsidR="00FF74F3" w:rsidRPr="00A4063B" w:rsidRDefault="007E6ABF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4332,51</w:t>
            </w:r>
          </w:p>
        </w:tc>
      </w:tr>
      <w:tr w:rsidR="00A4063B" w:rsidRPr="00A4063B" w14:paraId="55D2359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C268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B2D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08F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FB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DF6F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519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8E90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E95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0C24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85A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9FC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900E28F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5CE9" w14:textId="33723278" w:rsidR="00A4063B" w:rsidRPr="00A4063B" w:rsidRDefault="00A4063B" w:rsidP="00A4063B">
            <w:r w:rsidRPr="00A4063B">
              <w:t>1.7.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2EC3" w14:textId="4E58933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Разработка проектно-сметной документации</w:t>
            </w:r>
            <w:r w:rsidRPr="00A4063B">
              <w:t>, и государственная экспертиза</w:t>
            </w:r>
            <w:r w:rsidRPr="00A4063B">
              <w:rPr>
                <w:sz w:val="22"/>
                <w:szCs w:val="22"/>
              </w:rPr>
              <w:t xml:space="preserve"> по объекту: «Дом культуры д.Буреть, Усольского района, Иркутской области»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F07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4D80975D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593BA2F9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</w:t>
            </w:r>
            <w:r w:rsidRPr="00A4063B">
              <w:rPr>
                <w:sz w:val="22"/>
                <w:szCs w:val="22"/>
              </w:rPr>
              <w:lastRenderedPageBreak/>
              <w:t>ль</w:t>
            </w:r>
          </w:p>
          <w:p w14:paraId="5FE822A4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6785D4E7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4623B9B1" w14:textId="14458E4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A6BF" w14:textId="4B6F933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4D95C" w14:textId="3A56DA4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6E72" w14:textId="4BBF987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E4F4" w14:textId="6846502E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40CE" w14:textId="083D0AAB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E258" w14:textId="3FF9245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3D0F" w14:textId="53F40A5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424B" w14:textId="12990960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61A517A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A1C4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912E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554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184F" w14:textId="436F3BD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3E0D" w14:textId="1D5713E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7121" w14:textId="30A431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FB4C" w14:textId="26159DF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5346" w14:textId="2659F94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74E6" w14:textId="64BDE06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9EE7" w14:textId="6355C82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EDCB" w14:textId="6CED1F2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40AA9F5E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649C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73B1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F78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13DF" w14:textId="5FD09C2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3391" w14:textId="6102F8D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72E8C" w14:textId="4A11B2F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7C6" w14:textId="240C6E0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ABBF" w14:textId="0BE6AFE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78AE" w14:textId="2BF7203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9131" w14:textId="429AA12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C072" w14:textId="412585E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1320EF1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BB8B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B71C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916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DDC9" w14:textId="578F9B6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4409" w14:textId="2EFB09B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C2D7" w14:textId="711221D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AD71" w14:textId="72FC968F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7AC8" w14:textId="4AD1C9AA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FD01" w14:textId="78B9D27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11F6" w14:textId="0BCC9F4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FB49" w14:textId="530AEEF3" w:rsidR="00A4063B" w:rsidRPr="00A4063B" w:rsidRDefault="0021103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C433AE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F76E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1931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4BA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6A96" w14:textId="4E6ADFD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иные </w:t>
            </w:r>
            <w:r w:rsidRPr="00A4063B">
              <w:rPr>
                <w:sz w:val="22"/>
                <w:szCs w:val="22"/>
              </w:rPr>
              <w:lastRenderedPageBreak/>
              <w:t>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CE63" w14:textId="7519BCA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49A42" w14:textId="776831E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BE34" w14:textId="735065A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9DD8" w14:textId="6E59A58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2FDA" w14:textId="00309D8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8381" w14:textId="64187B1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C661" w14:textId="1A3717E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1515DB8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73CE" w14:textId="3F06EB34" w:rsidR="00A4063B" w:rsidRPr="00A4063B" w:rsidRDefault="00A4063B" w:rsidP="00A4063B">
            <w:r w:rsidRPr="00A4063B">
              <w:t>1.8.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CB7" w14:textId="691A9BB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Штрафы за нарушения законодательства (в том числе пении), налоги, пошлины и сбор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6B94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5F7F419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30044BC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2FDB9F7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17810BA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491DA23D" w14:textId="4CA87F0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DE72" w14:textId="771CF67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37E8C" w14:textId="58F06FD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154,35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B778" w14:textId="6480DB2E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6509" w14:textId="2CE75DDD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0095" w14:textId="71581197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26B3" w14:textId="32B5F76E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814F" w14:textId="338673A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9D45" w14:textId="32935B31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205,55</w:t>
            </w:r>
          </w:p>
        </w:tc>
      </w:tr>
      <w:tr w:rsidR="00A4063B" w:rsidRPr="00A4063B" w14:paraId="36CBB663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B370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AE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822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0AE1" w14:textId="7D2376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6251E" w14:textId="548FDA9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ABF65" w14:textId="2DC11B0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7B2E" w14:textId="6436F5B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665C" w14:textId="2B7E732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984F" w14:textId="2D15A0E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F414" w14:textId="31CA74B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73E4" w14:textId="3EEB7BA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C325ABE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038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70B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E5A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D30F" w14:textId="6AF4595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C16B" w14:textId="3B15237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DD9E" w14:textId="34FF896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D5A2" w14:textId="4A469B6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7C85" w14:textId="11C431E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DDE5" w14:textId="2EBB5E4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8364" w14:textId="651DCC0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6E11" w14:textId="4329CFE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447E8F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73A9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0085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DE42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7235" w14:textId="3619F88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01D7" w14:textId="20260D3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154,35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83DA" w14:textId="080E1AA9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0781" w14:textId="3CD72C7F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A61" w14:textId="2DE01FB5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DEE6" w14:textId="57B934E1" w:rsidR="00A4063B" w:rsidRPr="00A4063B" w:rsidRDefault="0074195B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F838" w14:textId="346F8F0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4DF1" w14:textId="5CDD116E" w:rsidR="00A4063B" w:rsidRPr="00A4063B" w:rsidRDefault="0074195B" w:rsidP="00FF7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205,55</w:t>
            </w:r>
          </w:p>
        </w:tc>
      </w:tr>
      <w:tr w:rsidR="00A4063B" w:rsidRPr="00A4063B" w14:paraId="49974028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3AED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6C0A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A297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1DFF" w14:textId="40609A9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A0BF" w14:textId="5516FAE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8273" w14:textId="6DA375C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3F0E" w14:textId="32EA770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EEA8" w14:textId="67E4839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4C2C" w14:textId="4498CEA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DCBF" w14:textId="353BFF1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5E08" w14:textId="59B5A77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DDFCD8C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2E7B" w14:textId="0779F9EB" w:rsidR="00A4063B" w:rsidRPr="00A4063B" w:rsidRDefault="00A4063B" w:rsidP="00A4063B">
            <w:r w:rsidRPr="00A4063B">
              <w:t>1.9.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FD07" w14:textId="4E638EB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</w:t>
            </w:r>
            <w:r w:rsidRPr="00A4063B">
              <w:rPr>
                <w:sz w:val="22"/>
                <w:szCs w:val="22"/>
              </w:rPr>
              <w:lastRenderedPageBreak/>
              <w:t>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F040E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всего, в том числе: Ответственный</w:t>
            </w:r>
          </w:p>
          <w:p w14:paraId="060B752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009A8B34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43DAED2F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Директор МКУК </w:t>
            </w:r>
            <w:r w:rsidRPr="00A4063B">
              <w:rPr>
                <w:sz w:val="22"/>
                <w:szCs w:val="22"/>
              </w:rPr>
              <w:lastRenderedPageBreak/>
              <w:t>«Тайтурский КСК»</w:t>
            </w:r>
          </w:p>
          <w:p w14:paraId="40C9ECC2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583EAEF0" w14:textId="1D8C94C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0C45" w14:textId="3533BED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A02A" w14:textId="38A7A16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49,54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30B8" w14:textId="2371E56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C4EF" w14:textId="6CE7A53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C03F" w14:textId="122522B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E5EF" w14:textId="21FA935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F2BD" w14:textId="13E0685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32AC" w14:textId="701B838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49,54</w:t>
            </w:r>
          </w:p>
        </w:tc>
      </w:tr>
      <w:tr w:rsidR="00A4063B" w:rsidRPr="00A4063B" w14:paraId="54EAD905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667A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473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BEC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E843" w14:textId="1F21D2E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1CBF" w14:textId="5E2DE85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47,05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D8D07" w14:textId="015E729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FD85" w14:textId="1F5DBB8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7EBB" w14:textId="69F0133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943E" w14:textId="3A1F17C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CCDD" w14:textId="55DF7B1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8EC" w14:textId="522B9C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47,05</w:t>
            </w:r>
          </w:p>
        </w:tc>
      </w:tr>
      <w:tr w:rsidR="00A4063B" w:rsidRPr="00A4063B" w14:paraId="67C0E96F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D658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ECBE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421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2D93" w14:textId="0C492AE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2E7A" w14:textId="6E00644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E27F" w14:textId="201472C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1CB8" w14:textId="4B850F7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9EFA" w14:textId="4AB039A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B861" w14:textId="659F9BB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6017" w14:textId="3724DD1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401F" w14:textId="1C41DA7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983E05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563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AFE9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220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7DEE" w14:textId="2567331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E8CF" w14:textId="53153D1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FC68" w14:textId="471B4EE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E5E4" w14:textId="21DF661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39F0" w14:textId="565F731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8B6C" w14:textId="5F06874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82E7" w14:textId="44E4A4B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BB7F" w14:textId="40F0A20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2,48</w:t>
            </w:r>
          </w:p>
        </w:tc>
      </w:tr>
      <w:tr w:rsidR="00A4063B" w:rsidRPr="00A4063B" w14:paraId="57BD729A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7BBA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5AF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CCF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01F6" w14:textId="5724B3A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193A" w14:textId="360CC35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9E44" w14:textId="22ADD65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422A" w14:textId="020582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0639" w14:textId="2875FF3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7EB1" w14:textId="51CC469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18CD" w14:textId="24BD9B8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5BC6" w14:textId="190531A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EAC2842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3E1F" w14:textId="6D755F8B" w:rsidR="00A4063B" w:rsidRPr="00A4063B" w:rsidRDefault="00A4063B" w:rsidP="00A4063B">
            <w:r w:rsidRPr="00A4063B">
              <w:t>1.10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F73E" w14:textId="2372CDE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14A1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76838F6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3021F7E1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222F3DE5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096634C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6DE0C00A" w14:textId="3103DE8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3A83" w14:textId="7C7BF2B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AF9A" w14:textId="1F5F099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E4BA9" w14:textId="26EE95F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6C62" w14:textId="4DB9E981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CB35" w14:textId="34B926A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A7C4" w14:textId="3E0CED2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D941" w14:textId="10F296C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5E4A" w14:textId="25C80BF8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1297,84</w:t>
            </w:r>
          </w:p>
        </w:tc>
      </w:tr>
      <w:tr w:rsidR="00A4063B" w:rsidRPr="00A4063B" w14:paraId="33C890F1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AC74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948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4707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9A9" w14:textId="271E1DA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BB97" w14:textId="38E6555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229" w14:textId="03F58A9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540,00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DD93" w14:textId="02DEAF4D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3076" w14:textId="0D054FC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F377" w14:textId="1FD2A32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D27B" w14:textId="6ECA779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7FA4" w14:textId="43C8CF04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1168,05</w:t>
            </w:r>
          </w:p>
        </w:tc>
      </w:tr>
      <w:tr w:rsidR="00A4063B" w:rsidRPr="00A4063B" w14:paraId="4701C55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422F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A89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8670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71DF" w14:textId="034E1F7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5432B" w14:textId="59CF189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8337" w14:textId="5512B86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B077" w14:textId="4A39E60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BD1E" w14:textId="2A3A1F0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F35A" w14:textId="12C5989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9A2A" w14:textId="417B265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0843" w14:textId="28F9027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5B20050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4EA7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4139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F86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7950" w14:textId="0E82876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A922" w14:textId="6653D42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6A9A" w14:textId="796F1A0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59FB" w14:textId="4FA67A00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C953" w14:textId="3DC03A5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5882" w14:textId="128A970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786" w14:textId="69D10B0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A06A" w14:textId="6F05B18D" w:rsidR="00A4063B" w:rsidRPr="00A4063B" w:rsidRDefault="00133927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129,78</w:t>
            </w:r>
          </w:p>
        </w:tc>
      </w:tr>
      <w:tr w:rsidR="00A4063B" w:rsidRPr="00A4063B" w14:paraId="1F0EC9E7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8A1E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4B3C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853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410D" w14:textId="2C00575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74F4" w14:textId="242389D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E7753" w14:textId="026B996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9E51" w14:textId="74E9DD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6A4E" w14:textId="4AED62A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2D38" w14:textId="0FEE5EF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92FD" w14:textId="46BCCE7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BEFC" w14:textId="544A7F2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C564CD9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740A" w14:textId="38615450" w:rsidR="00A4063B" w:rsidRPr="00A4063B" w:rsidRDefault="00A4063B" w:rsidP="00A4063B">
            <w:r w:rsidRPr="00A4063B">
              <w:t>1.11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5FF3" w14:textId="2BAF2018" w:rsidR="00A4063B" w:rsidRPr="00A4063B" w:rsidRDefault="00CB329F" w:rsidP="00A4063B">
            <w:pPr>
              <w:rPr>
                <w:sz w:val="22"/>
                <w:szCs w:val="22"/>
              </w:rPr>
            </w:pPr>
            <w:r w:rsidRPr="00C87D19">
              <w:rPr>
                <w:sz w:val="22"/>
                <w:szCs w:val="22"/>
              </w:rPr>
              <w:t xml:space="preserve">Расходы бюджета Тайтурского городского поселения Усольского муниципального района Иркутской области </w:t>
            </w:r>
            <w:r w:rsidRPr="00F00DD5">
              <w:t xml:space="preserve">на </w:t>
            </w:r>
            <w:r>
              <w:t xml:space="preserve">софинансирование </w:t>
            </w:r>
            <w:r w:rsidRPr="004A6280">
              <w:t>субсидий из областного бюджета местным бюджетам в целях софинансиров</w:t>
            </w:r>
            <w:r w:rsidRPr="004A6280">
              <w:lastRenderedPageBreak/>
              <w:t>ания расходных обязательств муниципальных образований Иркутской области на развитие домов культуры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9300E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всего, в том числе: Ответственный</w:t>
            </w:r>
          </w:p>
          <w:p w14:paraId="03F5541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75A7C960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40E54B9B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Директор МКУК </w:t>
            </w:r>
            <w:r w:rsidRPr="00A4063B">
              <w:rPr>
                <w:sz w:val="22"/>
                <w:szCs w:val="22"/>
              </w:rPr>
              <w:lastRenderedPageBreak/>
              <w:t>«Тайтурский КСК»</w:t>
            </w:r>
          </w:p>
          <w:p w14:paraId="37924A28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4D75CF95" w14:textId="0233BA0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6CF5" w14:textId="157340D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C712" w14:textId="018AF30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F619" w14:textId="4A999D7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00F5" w14:textId="0239F2B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BC13" w14:textId="60C825BC" w:rsidR="00A4063B" w:rsidRPr="00A4063B" w:rsidRDefault="00CB329F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1586" w14:textId="007CA53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6975" w14:textId="48DB0E2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74B0" w14:textId="05153773" w:rsidR="00A4063B" w:rsidRPr="00A4063B" w:rsidRDefault="00C224EC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063B" w:rsidRPr="00A4063B" w14:paraId="62A5A914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6987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2042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5102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62B7" w14:textId="75BE203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C7AA" w14:textId="19E7544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C603" w14:textId="5A98B70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214E" w14:textId="2FB1765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7A5D" w14:textId="5BBC0B3C" w:rsidR="00A4063B" w:rsidRPr="00A4063B" w:rsidRDefault="00C224EC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1122" w14:textId="400EC9C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2CE8" w14:textId="1260E67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74F5" w14:textId="5108D1EC" w:rsidR="00A4063B" w:rsidRPr="00A4063B" w:rsidRDefault="00C224EC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B336736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D269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E2D6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D34E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2D95" w14:textId="6A86373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633B" w14:textId="3A01864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8774" w14:textId="67896CA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4FBF" w14:textId="1E1AC74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2DB9" w14:textId="045B722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FC29" w14:textId="433795C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5E61" w14:textId="4679583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6C88" w14:textId="383B2CC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651F35F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A377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F9D9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F026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8E16" w14:textId="5131712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C93F" w14:textId="70CE10F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4BE8" w14:textId="2C6D0DD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CAD7" w14:textId="6EB81F8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5F7C" w14:textId="3DCF2CBE" w:rsidR="00A4063B" w:rsidRPr="00A4063B" w:rsidRDefault="00CB329F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1FE3" w14:textId="41FC293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53CE" w14:textId="01C5322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7EB" w14:textId="19FE5B0E" w:rsidR="00A4063B" w:rsidRPr="00A4063B" w:rsidRDefault="00C224EC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063B" w:rsidRPr="00A4063B" w14:paraId="0E1E0DDA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94F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D97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1CDA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9083" w14:textId="6A98358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F012" w14:textId="6C49DE3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AD66" w14:textId="68DEA34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C0C6" w14:textId="402B60D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57E7" w14:textId="5B2E135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468" w14:textId="11A882D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AB4E" w14:textId="08AF44B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9AC9" w14:textId="46EC3AE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1ABFA68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E5FC" w14:textId="3241EA7D" w:rsidR="00A4063B" w:rsidRPr="00A4063B" w:rsidRDefault="00A4063B" w:rsidP="00A4063B">
            <w:r w:rsidRPr="00A4063B">
              <w:t>2.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B46" w14:textId="604DD74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Подпрограмма "Развитие физической культуры и спорта на территории Тайтурского городского поселения Усольского муниципального района Иркутской области " на 2024-2028 годы»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14AE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245330C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2682DFE4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05D3FE01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  <w:p w14:paraId="30C42D7A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5EDEE764" w14:textId="7111753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D4CD" w14:textId="45CB8FC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7E68" w14:textId="4B494D0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55FE" w14:textId="0FF26ECC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AEA5" w14:textId="0C88CEAC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9A5A" w14:textId="220566D1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4131" w14:textId="7C6F9640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CE1F" w14:textId="31C55C3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359,98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1C29" w14:textId="0BD4184F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  <w:tr w:rsidR="00A4063B" w:rsidRPr="00A4063B" w14:paraId="220984DB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39AA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18EE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4B0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6E2B" w14:textId="2D57D7C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3ADF" w14:textId="2B42777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28EC" w14:textId="2FEEBBC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AA24" w14:textId="74A73C3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210F" w14:textId="4EBE62F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3191" w14:textId="78E7C57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377B" w14:textId="6E906736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3F2D" w14:textId="34D466F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4F8901A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C18C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0122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570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AEE4" w14:textId="1DFDCB41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55DD" w14:textId="537E342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F4FF" w14:textId="2BA34E4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C243" w14:textId="32FFB82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6646" w14:textId="1748F51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4E6B" w14:textId="64EEE79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212F" w14:textId="3C37783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D866" w14:textId="370B2F6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125008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4A7E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A14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3B60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7ACA" w14:textId="2C6B4DE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A519B" w14:textId="5F8FCF4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5FF5" w14:textId="3F5B7C62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F9C5" w14:textId="0A90B155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C426" w14:textId="12B4D5DD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A784" w14:textId="5BA06896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5842" w14:textId="3FA4AAE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359,98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A5A1" w14:textId="0256F3A3" w:rsidR="00A4063B" w:rsidRPr="00A4063B" w:rsidRDefault="00297791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  <w:tr w:rsidR="00A4063B" w:rsidRPr="00A4063B" w14:paraId="338092BE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836B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7CD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C75B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DA2E" w14:textId="2B98C08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иные 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F4AC" w14:textId="58C7D5E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3BC7" w14:textId="0565416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4491" w14:textId="188AE16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5182" w14:textId="22F56C0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B21B" w14:textId="3C3F2DC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9365" w14:textId="5ECCEDB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5E83" w14:textId="76C8299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2952C90F" w14:textId="77777777" w:rsidTr="001611F1">
        <w:trPr>
          <w:trHeight w:val="245"/>
        </w:trPr>
        <w:tc>
          <w:tcPr>
            <w:tcW w:w="3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D9E6" w14:textId="1C9F1769" w:rsidR="00A4063B" w:rsidRPr="00A4063B" w:rsidRDefault="00A4063B" w:rsidP="00A4063B">
            <w:r w:rsidRPr="00A4063B">
              <w:t>2.1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438B" w14:textId="70D8B0F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Обеспечение заработной платы спортинструкторам и начисление на оплату труда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10FAF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всего, в том числе: Ответственный</w:t>
            </w:r>
          </w:p>
          <w:p w14:paraId="2F73AE6D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исполнитель программы Администрация Тайтурского городского поселения Усольского муниципального района Иркутской области</w:t>
            </w:r>
          </w:p>
          <w:p w14:paraId="03F75D33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Соисполнитель</w:t>
            </w:r>
          </w:p>
          <w:p w14:paraId="43BF1996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Директор МКУК «Тайтурский КСК»</w:t>
            </w:r>
          </w:p>
          <w:p w14:paraId="154561D7" w14:textId="7777777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Участник</w:t>
            </w:r>
          </w:p>
          <w:p w14:paraId="27CEF00F" w14:textId="21C7407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Директор МКУК «Тайтурский КСК»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2AA4" w14:textId="7401A48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C273" w14:textId="1327731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C8CB2" w14:textId="56763D63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571C" w14:textId="5CF875E1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D431" w14:textId="5BB286D6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41EF" w14:textId="61DF187F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110B" w14:textId="0E66C7E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359,98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94B5" w14:textId="49B902AA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  <w:tr w:rsidR="00A4063B" w:rsidRPr="00A4063B" w14:paraId="69B5142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C8AC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3298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CF54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A8C0" w14:textId="7E125DF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областной бюджет (ОБ)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A26B" w14:textId="5B3BD0C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C673" w14:textId="20C4D6D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130E" w14:textId="3A7264DF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BB6F" w14:textId="5194A16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3F68" w14:textId="4E00662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4776" w14:textId="005AA99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3117" w14:textId="31283EF9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5D63114C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65D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609E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8E7F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9D25" w14:textId="21AC5F3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436D" w14:textId="7004B6BD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5BCD" w14:textId="7FE3688B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B1F2" w14:textId="522E8E5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6F06" w14:textId="5F16699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86B" w14:textId="79DE3147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6F2D" w14:textId="5C15660E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4EE" w14:textId="3BF90B44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  <w:tr w:rsidR="00A4063B" w:rsidRPr="00A4063B" w14:paraId="3E2D3B48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8CB4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A51D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D90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D9F6" w14:textId="6CCCC220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местный бюджет (МБ)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7461" w14:textId="651F31A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880E" w14:textId="68967051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3A42" w14:textId="40A3AC7A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C028" w14:textId="519C19E5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91A0" w14:textId="6430EA74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91D2" w14:textId="5F68850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359,98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184E" w14:textId="4D1CD5A5" w:rsidR="00A4063B" w:rsidRPr="00A4063B" w:rsidRDefault="00EA04C9" w:rsidP="00A4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4253,72</w:t>
            </w:r>
          </w:p>
        </w:tc>
      </w:tr>
      <w:tr w:rsidR="00A4063B" w:rsidRPr="00A4063B" w14:paraId="26F0D9B9" w14:textId="77777777" w:rsidTr="001611F1">
        <w:trPr>
          <w:trHeight w:val="245"/>
        </w:trPr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7A64" w14:textId="77777777" w:rsidR="00A4063B" w:rsidRPr="00A4063B" w:rsidRDefault="00A4063B" w:rsidP="00A4063B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2817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EB6C" w14:textId="77777777" w:rsidR="00A4063B" w:rsidRPr="00A4063B" w:rsidRDefault="00A4063B" w:rsidP="00A4063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6BD3" w14:textId="064031FA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 xml:space="preserve">иные </w:t>
            </w:r>
            <w:r w:rsidRPr="00A4063B">
              <w:rPr>
                <w:sz w:val="22"/>
                <w:szCs w:val="22"/>
              </w:rPr>
              <w:lastRenderedPageBreak/>
              <w:t>источники (ИИ)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2C1D" w14:textId="65E5319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F953" w14:textId="24ABBA15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C61D" w14:textId="6B0E7DC2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0720" w14:textId="25FB7C48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2022" w14:textId="3BDB92E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7318" w14:textId="71A04D7C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4924" w14:textId="2DC98183" w:rsidR="00A4063B" w:rsidRPr="00A4063B" w:rsidRDefault="00A4063B" w:rsidP="00A4063B">
            <w:pPr>
              <w:rPr>
                <w:sz w:val="22"/>
                <w:szCs w:val="22"/>
              </w:rPr>
            </w:pPr>
            <w:r w:rsidRPr="00A4063B">
              <w:rPr>
                <w:sz w:val="22"/>
                <w:szCs w:val="22"/>
              </w:rPr>
              <w:t>0,00</w:t>
            </w:r>
          </w:p>
        </w:tc>
      </w:tr>
    </w:tbl>
    <w:p w14:paraId="1375C579" w14:textId="4F1EEC0E" w:rsidR="001F3F18" w:rsidRPr="00374112" w:rsidRDefault="001F3F18" w:rsidP="001F3F18">
      <w:pPr>
        <w:tabs>
          <w:tab w:val="left" w:pos="-426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»</w:t>
      </w:r>
    </w:p>
    <w:p w14:paraId="29E5CA66" w14:textId="1F63A4C4" w:rsidR="0067574A" w:rsidRDefault="00C367E9" w:rsidP="0067574A">
      <w:pPr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3090B" w:rsidRPr="00F00DD5">
        <w:rPr>
          <w:sz w:val="28"/>
          <w:szCs w:val="28"/>
        </w:rPr>
        <w:t xml:space="preserve">. </w:t>
      </w:r>
      <w:r w:rsidR="00B21F44">
        <w:rPr>
          <w:sz w:val="28"/>
          <w:szCs w:val="28"/>
        </w:rPr>
        <w:t>Старшему инспектору по</w:t>
      </w:r>
      <w:r w:rsidR="0067574A" w:rsidRPr="00F00DD5">
        <w:rPr>
          <w:sz w:val="28"/>
          <w:szCs w:val="28"/>
        </w:rPr>
        <w:t xml:space="preserve"> делопроизводству опубликовать настоящее постановление в средствах массовой информации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(http://taiturka.irkmo.ru/) в информационно – телекоммуникационной сети «Интернет».</w:t>
      </w:r>
    </w:p>
    <w:p w14:paraId="67F03D64" w14:textId="6FE480F0" w:rsidR="008C1B03" w:rsidRPr="005B18C1" w:rsidRDefault="00C367E9" w:rsidP="008C1B03">
      <w:pPr>
        <w:pStyle w:val="a"/>
        <w:numPr>
          <w:ilvl w:val="0"/>
          <w:numId w:val="0"/>
        </w:numPr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1F3F18">
        <w:rPr>
          <w:sz w:val="28"/>
          <w:szCs w:val="28"/>
        </w:rPr>
        <w:t xml:space="preserve">. </w:t>
      </w:r>
      <w:bookmarkStart w:id="4" w:name="_Hlk159841499"/>
      <w:r w:rsidR="008C1B03" w:rsidRPr="00CA3833">
        <w:rPr>
          <w:sz w:val="28"/>
          <w:szCs w:val="28"/>
        </w:rPr>
        <w:t>Настоящее постановление вступает в силу с момента подписания.</w:t>
      </w:r>
      <w:bookmarkEnd w:id="4"/>
    </w:p>
    <w:p w14:paraId="6F9267BE" w14:textId="7B597EB9" w:rsidR="0067574A" w:rsidRPr="00F00DD5" w:rsidRDefault="00C367E9" w:rsidP="0067574A">
      <w:pPr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574A" w:rsidRPr="00F00DD5">
        <w:rPr>
          <w:sz w:val="28"/>
          <w:szCs w:val="28"/>
        </w:rPr>
        <w:t>.</w:t>
      </w:r>
      <w:r w:rsidR="00F613F4" w:rsidRPr="00F00DD5">
        <w:rPr>
          <w:sz w:val="28"/>
          <w:szCs w:val="28"/>
        </w:rPr>
        <w:t xml:space="preserve"> </w:t>
      </w:r>
      <w:r w:rsidR="0067574A" w:rsidRPr="00F00DD5">
        <w:rPr>
          <w:sz w:val="28"/>
          <w:szCs w:val="28"/>
        </w:rPr>
        <w:t xml:space="preserve">Ответственность </w:t>
      </w:r>
      <w:bookmarkStart w:id="5" w:name="_Hlk146191092"/>
      <w:r w:rsidR="0067574A" w:rsidRPr="00F00DD5">
        <w:rPr>
          <w:sz w:val="28"/>
          <w:szCs w:val="28"/>
        </w:rPr>
        <w:t xml:space="preserve">за </w:t>
      </w:r>
      <w:r w:rsidR="00F613F4" w:rsidRPr="00F00DD5">
        <w:rPr>
          <w:sz w:val="28"/>
          <w:szCs w:val="28"/>
        </w:rPr>
        <w:t>разработку</w:t>
      </w:r>
      <w:r w:rsidR="0067574A" w:rsidRPr="00F00DD5">
        <w:rPr>
          <w:sz w:val="28"/>
          <w:szCs w:val="28"/>
        </w:rPr>
        <w:t xml:space="preserve"> </w:t>
      </w:r>
      <w:bookmarkEnd w:id="5"/>
      <w:r w:rsidR="0067574A" w:rsidRPr="00F00DD5">
        <w:rPr>
          <w:sz w:val="28"/>
          <w:szCs w:val="28"/>
        </w:rPr>
        <w:t xml:space="preserve">Программы возложить на ведущего специалиста по бюджетно-финансовой политике администрации </w:t>
      </w:r>
      <w:r w:rsidR="00565F1E" w:rsidRPr="00F00DD5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67574A" w:rsidRPr="00F00DD5">
        <w:rPr>
          <w:sz w:val="28"/>
          <w:szCs w:val="28"/>
        </w:rPr>
        <w:t xml:space="preserve"> </w:t>
      </w:r>
      <w:r w:rsidR="00C6007A">
        <w:rPr>
          <w:sz w:val="28"/>
          <w:szCs w:val="28"/>
        </w:rPr>
        <w:t>Молодченко Е.А.</w:t>
      </w:r>
    </w:p>
    <w:p w14:paraId="289024EA" w14:textId="78D310E6" w:rsidR="0067574A" w:rsidRPr="00F00DD5" w:rsidRDefault="00C367E9" w:rsidP="0067574A">
      <w:pPr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574A" w:rsidRPr="00F00DD5">
        <w:rPr>
          <w:sz w:val="28"/>
          <w:szCs w:val="28"/>
        </w:rPr>
        <w:t>.</w:t>
      </w:r>
      <w:r w:rsidR="00374112">
        <w:rPr>
          <w:sz w:val="28"/>
          <w:szCs w:val="28"/>
        </w:rPr>
        <w:t xml:space="preserve"> </w:t>
      </w:r>
      <w:r w:rsidR="0067574A" w:rsidRPr="00F00DD5">
        <w:rPr>
          <w:sz w:val="28"/>
          <w:szCs w:val="28"/>
        </w:rPr>
        <w:t>Контроль за исполнением настоящего постановления оставляю за собой.</w:t>
      </w:r>
    </w:p>
    <w:permEnd w:id="911563803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D7629" w:rsidRPr="00F00DD5" w14:paraId="576A8235" w14:textId="77777777" w:rsidTr="00DF6FF3">
        <w:trPr>
          <w:trHeight w:val="1455"/>
        </w:trPr>
        <w:tc>
          <w:tcPr>
            <w:tcW w:w="4927" w:type="dxa"/>
          </w:tcPr>
          <w:p w14:paraId="48F99D4E" w14:textId="77777777" w:rsidR="00DF6FF3" w:rsidRPr="00F00DD5" w:rsidRDefault="00DF6FF3" w:rsidP="00B7757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51280275" w14:textId="77777777" w:rsidR="00DF6FF3" w:rsidRPr="00F00DD5" w:rsidRDefault="00DF6FF3" w:rsidP="00B7757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F65426D" w14:textId="3372ECD8" w:rsidR="007D7629" w:rsidRPr="00F00DD5" w:rsidRDefault="00BB0408" w:rsidP="00B7757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FF74F3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7D7629" w:rsidRPr="00F00DD5">
              <w:rPr>
                <w:kern w:val="2"/>
                <w:sz w:val="28"/>
                <w:szCs w:val="28"/>
              </w:rPr>
              <w:t xml:space="preserve"> Тайтурского</w:t>
            </w:r>
          </w:p>
          <w:p w14:paraId="6AB23A85" w14:textId="77777777" w:rsidR="007D7629" w:rsidRPr="00F00DD5" w:rsidRDefault="007D7629" w:rsidP="00B7757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F00DD5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527BE1F2" w14:textId="77777777" w:rsidR="007D7629" w:rsidRPr="00F00DD5" w:rsidRDefault="007D7629" w:rsidP="00B7757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F00DD5">
              <w:rPr>
                <w:kern w:val="2"/>
                <w:sz w:val="28"/>
                <w:szCs w:val="28"/>
              </w:rPr>
              <w:t xml:space="preserve">Усольского муниципального </w:t>
            </w:r>
          </w:p>
          <w:p w14:paraId="619562E8" w14:textId="32AA3D8E" w:rsidR="000F7197" w:rsidRPr="00F00DD5" w:rsidRDefault="007D7629" w:rsidP="00DF6FF3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sz w:val="28"/>
                <w:szCs w:val="28"/>
              </w:rPr>
            </w:pPr>
            <w:r w:rsidRPr="00F00DD5">
              <w:rPr>
                <w:kern w:val="2"/>
                <w:sz w:val="28"/>
                <w:szCs w:val="28"/>
              </w:rPr>
              <w:t xml:space="preserve">района Иркутской области                                                         </w:t>
            </w:r>
          </w:p>
        </w:tc>
        <w:tc>
          <w:tcPr>
            <w:tcW w:w="4928" w:type="dxa"/>
          </w:tcPr>
          <w:p w14:paraId="3B00538B" w14:textId="77777777" w:rsidR="007D7629" w:rsidRPr="00F00DD5" w:rsidRDefault="007D7629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691DF9A" w14:textId="77777777" w:rsidR="007D7629" w:rsidRPr="00F00DD5" w:rsidRDefault="007D7629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53BE432" w14:textId="77777777" w:rsidR="007D7629" w:rsidRPr="00F00DD5" w:rsidRDefault="007D7629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370C13B8" w14:textId="77777777" w:rsidR="00DF6FF3" w:rsidRPr="00F00DD5" w:rsidRDefault="00DF6FF3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896CFCA" w14:textId="77777777" w:rsidR="00DF6FF3" w:rsidRPr="00F00DD5" w:rsidRDefault="00DF6FF3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5AE366C" w14:textId="348150DF" w:rsidR="007D7629" w:rsidRPr="00F00DD5" w:rsidRDefault="00BB0408" w:rsidP="00B7757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26CC8DCF" w14:textId="77777777" w:rsidR="00C1759A" w:rsidRPr="00F00DD5" w:rsidRDefault="00C1759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984580D" w14:textId="77777777" w:rsidR="00C1759A" w:rsidRPr="00F00DD5" w:rsidRDefault="00C1759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44CCAF" w14:textId="77777777" w:rsidR="00C1759A" w:rsidRPr="00F00DD5" w:rsidRDefault="00C1759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E85F3E" w14:textId="77777777" w:rsidR="00BC6715" w:rsidRPr="00F00DD5" w:rsidRDefault="00BC6715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A91A8AD" w14:textId="77777777" w:rsidR="00113BCA" w:rsidRDefault="00113BC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53A41F" w14:textId="77777777" w:rsidR="00113BCA" w:rsidRDefault="00113BC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C74603" w14:textId="77777777" w:rsidR="00113BCA" w:rsidRDefault="00113BC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08A6A83" w14:textId="77777777" w:rsidR="00113BCA" w:rsidRDefault="00113BC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1AB41A" w14:textId="77777777" w:rsidR="00113BCA" w:rsidRDefault="00113BCA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565E63C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B9B3746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989FDB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20D7C8E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824B2F7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DDD36FC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FAFFBBC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60CE6B5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AA70033" w14:textId="77777777" w:rsidR="00A4063B" w:rsidRDefault="00A4063B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B56A95A" w14:textId="3ADF3FF9" w:rsidR="00A478EC" w:rsidRPr="00F00DD5" w:rsidRDefault="00A478EC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0DD5">
        <w:rPr>
          <w:color w:val="000000"/>
          <w:sz w:val="28"/>
          <w:szCs w:val="28"/>
        </w:rPr>
        <w:lastRenderedPageBreak/>
        <w:t xml:space="preserve">Подготовил: </w:t>
      </w:r>
      <w:permStart w:id="1176858519" w:edGrp="everyone"/>
      <w:r w:rsidRPr="00F00DD5"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176858519"/>
      <w:r w:rsidRPr="00F00DD5">
        <w:rPr>
          <w:color w:val="000000"/>
          <w:sz w:val="28"/>
          <w:szCs w:val="28"/>
        </w:rPr>
        <w:t>___________</w:t>
      </w:r>
      <w:permStart w:id="1725312745" w:edGrp="everyone"/>
      <w:r w:rsidRPr="00F00DD5">
        <w:rPr>
          <w:color w:val="000000"/>
          <w:sz w:val="28"/>
          <w:szCs w:val="28"/>
        </w:rPr>
        <w:t>Е.</w:t>
      </w:r>
      <w:r w:rsidR="00EA04C9">
        <w:rPr>
          <w:color w:val="000000"/>
          <w:sz w:val="28"/>
          <w:szCs w:val="28"/>
        </w:rPr>
        <w:t>А. Молодченко</w:t>
      </w:r>
      <w:permEnd w:id="1725312745"/>
    </w:p>
    <w:p w14:paraId="76ABC6FF" w14:textId="50E7AEA2" w:rsidR="00A478EC" w:rsidRPr="00F00DD5" w:rsidRDefault="00A478EC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0DD5">
        <w:rPr>
          <w:color w:val="000000"/>
          <w:sz w:val="28"/>
          <w:szCs w:val="28"/>
        </w:rPr>
        <w:t>«___»_________202</w:t>
      </w:r>
      <w:r w:rsidR="003C2723">
        <w:rPr>
          <w:color w:val="000000"/>
          <w:sz w:val="28"/>
          <w:szCs w:val="28"/>
        </w:rPr>
        <w:t>5</w:t>
      </w:r>
      <w:r w:rsidRPr="00F00DD5">
        <w:rPr>
          <w:color w:val="000000"/>
          <w:sz w:val="28"/>
          <w:szCs w:val="28"/>
        </w:rPr>
        <w:t>г.</w:t>
      </w:r>
    </w:p>
    <w:p w14:paraId="36FE14A8" w14:textId="77777777" w:rsidR="00A478EC" w:rsidRPr="00F00DD5" w:rsidRDefault="00A478EC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6B39C9" w14:textId="77777777" w:rsidR="00A478EC" w:rsidRPr="00F00DD5" w:rsidRDefault="00A478EC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0DD5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Мунтян О.В. </w:t>
      </w:r>
      <w:r w:rsidRPr="00F00DD5">
        <w:rPr>
          <w:sz w:val="28"/>
          <w:szCs w:val="28"/>
        </w:rPr>
        <w:t xml:space="preserve"> </w:t>
      </w:r>
    </w:p>
    <w:p w14:paraId="4894BC2B" w14:textId="5E3490CC" w:rsidR="00A478EC" w:rsidRPr="006310B0" w:rsidRDefault="00A478EC" w:rsidP="00A478E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0DD5">
        <w:rPr>
          <w:color w:val="000000"/>
          <w:sz w:val="28"/>
          <w:szCs w:val="28"/>
        </w:rPr>
        <w:t>«___»_________202</w:t>
      </w:r>
      <w:r w:rsidR="003C2723">
        <w:rPr>
          <w:color w:val="000000"/>
          <w:sz w:val="28"/>
          <w:szCs w:val="28"/>
        </w:rPr>
        <w:t>5</w:t>
      </w:r>
      <w:r w:rsidRPr="00F00DD5">
        <w:rPr>
          <w:color w:val="000000"/>
          <w:sz w:val="28"/>
          <w:szCs w:val="28"/>
        </w:rPr>
        <w:t>г.</w:t>
      </w:r>
    </w:p>
    <w:p w14:paraId="5FE22342" w14:textId="77777777" w:rsidR="00A478EC" w:rsidRDefault="00A478EC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A478EC" w:rsidSect="00A271FB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C35F7" w14:textId="77777777" w:rsidR="005853A8" w:rsidRDefault="005853A8">
      <w:r>
        <w:separator/>
      </w:r>
    </w:p>
  </w:endnote>
  <w:endnote w:type="continuationSeparator" w:id="0">
    <w:p w14:paraId="18CA6D43" w14:textId="77777777" w:rsidR="005853A8" w:rsidRDefault="0058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E4B5" w14:textId="77777777" w:rsidR="005853A8" w:rsidRDefault="005853A8">
      <w:r>
        <w:separator/>
      </w:r>
    </w:p>
  </w:footnote>
  <w:footnote w:type="continuationSeparator" w:id="0">
    <w:p w14:paraId="7FFF0250" w14:textId="77777777" w:rsidR="005853A8" w:rsidRDefault="0058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562002"/>
      <w:docPartObj>
        <w:docPartGallery w:val="Page Numbers (Top of Page)"/>
        <w:docPartUnique/>
      </w:docPartObj>
    </w:sdtPr>
    <w:sdtContent>
      <w:p w14:paraId="52739743" w14:textId="2C04E174" w:rsidR="00B77573" w:rsidRDefault="00B775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4F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77ED73B" w14:textId="77777777" w:rsidR="00B77573" w:rsidRDefault="00B7757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AE153B3"/>
    <w:multiLevelType w:val="hybridMultilevel"/>
    <w:tmpl w:val="DC6A762C"/>
    <w:lvl w:ilvl="0" w:tplc="798441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7BD7106"/>
    <w:multiLevelType w:val="hybridMultilevel"/>
    <w:tmpl w:val="F21266FE"/>
    <w:lvl w:ilvl="0" w:tplc="0720D1E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B190C"/>
    <w:multiLevelType w:val="multilevel"/>
    <w:tmpl w:val="B0042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0" w15:restartNumberingAfterBreak="0">
    <w:nsid w:val="5A552C88"/>
    <w:multiLevelType w:val="multilevel"/>
    <w:tmpl w:val="261A3A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557DC9"/>
    <w:multiLevelType w:val="hybridMultilevel"/>
    <w:tmpl w:val="7A103C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50C21DD"/>
    <w:multiLevelType w:val="hybridMultilevel"/>
    <w:tmpl w:val="37E498A6"/>
    <w:lvl w:ilvl="0" w:tplc="969673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706651">
    <w:abstractNumId w:val="16"/>
  </w:num>
  <w:num w:numId="2" w16cid:durableId="2068524255">
    <w:abstractNumId w:val="9"/>
  </w:num>
  <w:num w:numId="3" w16cid:durableId="674771229">
    <w:abstractNumId w:val="27"/>
  </w:num>
  <w:num w:numId="4" w16cid:durableId="845944246">
    <w:abstractNumId w:val="28"/>
  </w:num>
  <w:num w:numId="5" w16cid:durableId="249125988">
    <w:abstractNumId w:val="7"/>
  </w:num>
  <w:num w:numId="6" w16cid:durableId="1101490253">
    <w:abstractNumId w:val="1"/>
  </w:num>
  <w:num w:numId="7" w16cid:durableId="1790316537">
    <w:abstractNumId w:val="2"/>
  </w:num>
  <w:num w:numId="8" w16cid:durableId="1427577998">
    <w:abstractNumId w:val="21"/>
  </w:num>
  <w:num w:numId="9" w16cid:durableId="1357775029">
    <w:abstractNumId w:val="6"/>
  </w:num>
  <w:num w:numId="10" w16cid:durableId="1796832565">
    <w:abstractNumId w:val="0"/>
  </w:num>
  <w:num w:numId="11" w16cid:durableId="975642345">
    <w:abstractNumId w:val="11"/>
  </w:num>
  <w:num w:numId="12" w16cid:durableId="1231229845">
    <w:abstractNumId w:val="8"/>
  </w:num>
  <w:num w:numId="13" w16cid:durableId="568079361">
    <w:abstractNumId w:val="10"/>
  </w:num>
  <w:num w:numId="14" w16cid:durableId="1327785307">
    <w:abstractNumId w:val="17"/>
  </w:num>
  <w:num w:numId="15" w16cid:durableId="198977841">
    <w:abstractNumId w:val="22"/>
  </w:num>
  <w:num w:numId="16" w16cid:durableId="1773089165">
    <w:abstractNumId w:val="15"/>
  </w:num>
  <w:num w:numId="17" w16cid:durableId="9591890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4413780">
    <w:abstractNumId w:val="14"/>
  </w:num>
  <w:num w:numId="19" w16cid:durableId="1141387676">
    <w:abstractNumId w:val="5"/>
  </w:num>
  <w:num w:numId="20" w16cid:durableId="82267918">
    <w:abstractNumId w:val="26"/>
  </w:num>
  <w:num w:numId="21" w16cid:durableId="313294519">
    <w:abstractNumId w:val="24"/>
  </w:num>
  <w:num w:numId="22" w16cid:durableId="1145968068">
    <w:abstractNumId w:val="12"/>
    <w:lvlOverride w:ilvl="0">
      <w:startOverride w:val="1"/>
    </w:lvlOverride>
  </w:num>
  <w:num w:numId="23" w16cid:durableId="1641837928">
    <w:abstractNumId w:val="18"/>
  </w:num>
  <w:num w:numId="24" w16cid:durableId="191261301">
    <w:abstractNumId w:val="19"/>
  </w:num>
  <w:num w:numId="25" w16cid:durableId="530529313">
    <w:abstractNumId w:val="3"/>
  </w:num>
  <w:num w:numId="26" w16cid:durableId="1738552473">
    <w:abstractNumId w:val="20"/>
  </w:num>
  <w:num w:numId="27" w16cid:durableId="1249193168">
    <w:abstractNumId w:val="25"/>
  </w:num>
  <w:num w:numId="28" w16cid:durableId="298078712">
    <w:abstractNumId w:val="23"/>
  </w:num>
  <w:num w:numId="29" w16cid:durableId="4201016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1F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2B80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0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712"/>
    <w:rsid w:val="0008689E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2A"/>
    <w:rsid w:val="000A05C2"/>
    <w:rsid w:val="000A06F7"/>
    <w:rsid w:val="000A1FBE"/>
    <w:rsid w:val="000A29DF"/>
    <w:rsid w:val="000A377D"/>
    <w:rsid w:val="000A3F09"/>
    <w:rsid w:val="000A53DD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2BFF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14A"/>
    <w:rsid w:val="000D7948"/>
    <w:rsid w:val="000D7B6F"/>
    <w:rsid w:val="000E0047"/>
    <w:rsid w:val="000E108F"/>
    <w:rsid w:val="000E167F"/>
    <w:rsid w:val="000E1BFA"/>
    <w:rsid w:val="000E1F20"/>
    <w:rsid w:val="000E1F6D"/>
    <w:rsid w:val="000E20B1"/>
    <w:rsid w:val="000E2D8A"/>
    <w:rsid w:val="000E2E94"/>
    <w:rsid w:val="000E3886"/>
    <w:rsid w:val="000E38B5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0353"/>
    <w:rsid w:val="000F280C"/>
    <w:rsid w:val="000F3B34"/>
    <w:rsid w:val="000F5038"/>
    <w:rsid w:val="000F610C"/>
    <w:rsid w:val="000F6A1F"/>
    <w:rsid w:val="000F7197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1F2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1BF9"/>
    <w:rsid w:val="00112975"/>
    <w:rsid w:val="00112ED0"/>
    <w:rsid w:val="00113090"/>
    <w:rsid w:val="00113AC4"/>
    <w:rsid w:val="00113BCA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D73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535"/>
    <w:rsid w:val="00133927"/>
    <w:rsid w:val="00133A1F"/>
    <w:rsid w:val="00133BB9"/>
    <w:rsid w:val="00133FC3"/>
    <w:rsid w:val="0013412D"/>
    <w:rsid w:val="00135874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4747E"/>
    <w:rsid w:val="001507AB"/>
    <w:rsid w:val="001510FA"/>
    <w:rsid w:val="00151929"/>
    <w:rsid w:val="00151B05"/>
    <w:rsid w:val="00151BDE"/>
    <w:rsid w:val="00152056"/>
    <w:rsid w:val="001526F1"/>
    <w:rsid w:val="00152C24"/>
    <w:rsid w:val="00153116"/>
    <w:rsid w:val="0015356A"/>
    <w:rsid w:val="0015363D"/>
    <w:rsid w:val="00153A98"/>
    <w:rsid w:val="00153BA2"/>
    <w:rsid w:val="0015531E"/>
    <w:rsid w:val="00155816"/>
    <w:rsid w:val="001572AE"/>
    <w:rsid w:val="00160D0C"/>
    <w:rsid w:val="00161093"/>
    <w:rsid w:val="001611F1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5DB"/>
    <w:rsid w:val="00171A13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1E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07F6"/>
    <w:rsid w:val="001915A8"/>
    <w:rsid w:val="00191B32"/>
    <w:rsid w:val="00192EA7"/>
    <w:rsid w:val="001944C8"/>
    <w:rsid w:val="00194EEA"/>
    <w:rsid w:val="0019688B"/>
    <w:rsid w:val="001969B5"/>
    <w:rsid w:val="00196B27"/>
    <w:rsid w:val="00197025"/>
    <w:rsid w:val="00197440"/>
    <w:rsid w:val="0019776E"/>
    <w:rsid w:val="001978B0"/>
    <w:rsid w:val="001A0ED9"/>
    <w:rsid w:val="001A1086"/>
    <w:rsid w:val="001A1AF6"/>
    <w:rsid w:val="001A20BB"/>
    <w:rsid w:val="001A393F"/>
    <w:rsid w:val="001A3AAE"/>
    <w:rsid w:val="001A58ED"/>
    <w:rsid w:val="001A5CE3"/>
    <w:rsid w:val="001A661E"/>
    <w:rsid w:val="001A677D"/>
    <w:rsid w:val="001A72FC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60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5457"/>
    <w:rsid w:val="001C6971"/>
    <w:rsid w:val="001C6B5E"/>
    <w:rsid w:val="001C6C6B"/>
    <w:rsid w:val="001C6DF3"/>
    <w:rsid w:val="001D0732"/>
    <w:rsid w:val="001D1112"/>
    <w:rsid w:val="001D1A2A"/>
    <w:rsid w:val="001D26D0"/>
    <w:rsid w:val="001D2B04"/>
    <w:rsid w:val="001D385E"/>
    <w:rsid w:val="001D445D"/>
    <w:rsid w:val="001D45B1"/>
    <w:rsid w:val="001D5892"/>
    <w:rsid w:val="001D5ED9"/>
    <w:rsid w:val="001D602E"/>
    <w:rsid w:val="001D6243"/>
    <w:rsid w:val="001D6A70"/>
    <w:rsid w:val="001D6FC1"/>
    <w:rsid w:val="001D7B98"/>
    <w:rsid w:val="001E0108"/>
    <w:rsid w:val="001E067C"/>
    <w:rsid w:val="001E1B61"/>
    <w:rsid w:val="001E3219"/>
    <w:rsid w:val="001E3310"/>
    <w:rsid w:val="001E39D8"/>
    <w:rsid w:val="001E3A1B"/>
    <w:rsid w:val="001E4350"/>
    <w:rsid w:val="001E4ABF"/>
    <w:rsid w:val="001E4EAA"/>
    <w:rsid w:val="001E5414"/>
    <w:rsid w:val="001E6141"/>
    <w:rsid w:val="001E64C4"/>
    <w:rsid w:val="001E7102"/>
    <w:rsid w:val="001E7443"/>
    <w:rsid w:val="001E7860"/>
    <w:rsid w:val="001F0145"/>
    <w:rsid w:val="001F0B14"/>
    <w:rsid w:val="001F162A"/>
    <w:rsid w:val="001F179E"/>
    <w:rsid w:val="001F1F30"/>
    <w:rsid w:val="001F24A0"/>
    <w:rsid w:val="001F355A"/>
    <w:rsid w:val="001F3A40"/>
    <w:rsid w:val="001F3D56"/>
    <w:rsid w:val="001F3F18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506"/>
    <w:rsid w:val="0020675C"/>
    <w:rsid w:val="00206A8B"/>
    <w:rsid w:val="00207166"/>
    <w:rsid w:val="00210B8A"/>
    <w:rsid w:val="00210E0A"/>
    <w:rsid w:val="00210E77"/>
    <w:rsid w:val="00211039"/>
    <w:rsid w:val="00211F7C"/>
    <w:rsid w:val="00213997"/>
    <w:rsid w:val="002139B1"/>
    <w:rsid w:val="00214CD8"/>
    <w:rsid w:val="00214EFA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1E8"/>
    <w:rsid w:val="002215FB"/>
    <w:rsid w:val="00222E12"/>
    <w:rsid w:val="00223A70"/>
    <w:rsid w:val="00223BDF"/>
    <w:rsid w:val="002252A7"/>
    <w:rsid w:val="00227A33"/>
    <w:rsid w:val="00227A73"/>
    <w:rsid w:val="00230AB4"/>
    <w:rsid w:val="00231229"/>
    <w:rsid w:val="00231291"/>
    <w:rsid w:val="002322EE"/>
    <w:rsid w:val="002327D6"/>
    <w:rsid w:val="00232F7B"/>
    <w:rsid w:val="002332EB"/>
    <w:rsid w:val="00233A12"/>
    <w:rsid w:val="002343CD"/>
    <w:rsid w:val="002345BD"/>
    <w:rsid w:val="002349FD"/>
    <w:rsid w:val="00235626"/>
    <w:rsid w:val="002358E9"/>
    <w:rsid w:val="00236571"/>
    <w:rsid w:val="00236AB1"/>
    <w:rsid w:val="00236CB9"/>
    <w:rsid w:val="00237EA3"/>
    <w:rsid w:val="00240ACA"/>
    <w:rsid w:val="00241277"/>
    <w:rsid w:val="00241815"/>
    <w:rsid w:val="00241BB9"/>
    <w:rsid w:val="0024249B"/>
    <w:rsid w:val="002425B3"/>
    <w:rsid w:val="0024301B"/>
    <w:rsid w:val="002431C4"/>
    <w:rsid w:val="00243A45"/>
    <w:rsid w:val="00243D8C"/>
    <w:rsid w:val="00244BB1"/>
    <w:rsid w:val="00245114"/>
    <w:rsid w:val="00245AEE"/>
    <w:rsid w:val="0024606D"/>
    <w:rsid w:val="00246128"/>
    <w:rsid w:val="002470EA"/>
    <w:rsid w:val="002471DA"/>
    <w:rsid w:val="00247223"/>
    <w:rsid w:val="0024769B"/>
    <w:rsid w:val="002504A8"/>
    <w:rsid w:val="002505ED"/>
    <w:rsid w:val="0025117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6F77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26F"/>
    <w:rsid w:val="00277402"/>
    <w:rsid w:val="002776FC"/>
    <w:rsid w:val="0028032E"/>
    <w:rsid w:val="00280603"/>
    <w:rsid w:val="00280919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00DF"/>
    <w:rsid w:val="00291BA1"/>
    <w:rsid w:val="00291C74"/>
    <w:rsid w:val="00291E6E"/>
    <w:rsid w:val="002927A0"/>
    <w:rsid w:val="00292BE1"/>
    <w:rsid w:val="00294329"/>
    <w:rsid w:val="0029455F"/>
    <w:rsid w:val="0029484E"/>
    <w:rsid w:val="00294A4D"/>
    <w:rsid w:val="00294B6D"/>
    <w:rsid w:val="00295739"/>
    <w:rsid w:val="002975AD"/>
    <w:rsid w:val="00297791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1A8A"/>
    <w:rsid w:val="002B2EE9"/>
    <w:rsid w:val="002B2FE7"/>
    <w:rsid w:val="002B3371"/>
    <w:rsid w:val="002B44D4"/>
    <w:rsid w:val="002B4A01"/>
    <w:rsid w:val="002B5270"/>
    <w:rsid w:val="002B57B0"/>
    <w:rsid w:val="002B57E5"/>
    <w:rsid w:val="002B63E3"/>
    <w:rsid w:val="002B67EE"/>
    <w:rsid w:val="002B7AA2"/>
    <w:rsid w:val="002B7BDF"/>
    <w:rsid w:val="002C0398"/>
    <w:rsid w:val="002C0B35"/>
    <w:rsid w:val="002C1330"/>
    <w:rsid w:val="002C1A57"/>
    <w:rsid w:val="002C1B38"/>
    <w:rsid w:val="002C21A3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0D4"/>
    <w:rsid w:val="002E3953"/>
    <w:rsid w:val="002E5E00"/>
    <w:rsid w:val="002E6824"/>
    <w:rsid w:val="002E6AE6"/>
    <w:rsid w:val="002E6C05"/>
    <w:rsid w:val="002E70DD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3FC9"/>
    <w:rsid w:val="00314F40"/>
    <w:rsid w:val="003153E5"/>
    <w:rsid w:val="00316CE5"/>
    <w:rsid w:val="00316E39"/>
    <w:rsid w:val="00317C9A"/>
    <w:rsid w:val="00321534"/>
    <w:rsid w:val="003216FA"/>
    <w:rsid w:val="0032483F"/>
    <w:rsid w:val="003248D5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0E00"/>
    <w:rsid w:val="00331027"/>
    <w:rsid w:val="00331DCD"/>
    <w:rsid w:val="00332544"/>
    <w:rsid w:val="00332A5B"/>
    <w:rsid w:val="0033358B"/>
    <w:rsid w:val="00333863"/>
    <w:rsid w:val="00333DE6"/>
    <w:rsid w:val="003340EB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25E"/>
    <w:rsid w:val="003573C0"/>
    <w:rsid w:val="00357916"/>
    <w:rsid w:val="003657E1"/>
    <w:rsid w:val="00365B14"/>
    <w:rsid w:val="00366269"/>
    <w:rsid w:val="00366820"/>
    <w:rsid w:val="003721E9"/>
    <w:rsid w:val="00372706"/>
    <w:rsid w:val="00373D40"/>
    <w:rsid w:val="00374112"/>
    <w:rsid w:val="0037488A"/>
    <w:rsid w:val="00375101"/>
    <w:rsid w:val="00375427"/>
    <w:rsid w:val="0037613D"/>
    <w:rsid w:val="003764F1"/>
    <w:rsid w:val="00376EF4"/>
    <w:rsid w:val="003773AE"/>
    <w:rsid w:val="00377437"/>
    <w:rsid w:val="00377508"/>
    <w:rsid w:val="0037762A"/>
    <w:rsid w:val="0038160E"/>
    <w:rsid w:val="0038199C"/>
    <w:rsid w:val="003819C4"/>
    <w:rsid w:val="00381C8D"/>
    <w:rsid w:val="00382309"/>
    <w:rsid w:val="00383094"/>
    <w:rsid w:val="00383422"/>
    <w:rsid w:val="003866E4"/>
    <w:rsid w:val="00386758"/>
    <w:rsid w:val="00386C42"/>
    <w:rsid w:val="00386C91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EBA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2723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E9E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AF1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C5F"/>
    <w:rsid w:val="003F4F12"/>
    <w:rsid w:val="003F5A8E"/>
    <w:rsid w:val="003F6814"/>
    <w:rsid w:val="003F6C00"/>
    <w:rsid w:val="003F6CE7"/>
    <w:rsid w:val="003F74FE"/>
    <w:rsid w:val="003F75FD"/>
    <w:rsid w:val="004000A2"/>
    <w:rsid w:val="004001CC"/>
    <w:rsid w:val="0040201A"/>
    <w:rsid w:val="00402858"/>
    <w:rsid w:val="004028E9"/>
    <w:rsid w:val="004033BA"/>
    <w:rsid w:val="00403881"/>
    <w:rsid w:val="00403DE0"/>
    <w:rsid w:val="00404476"/>
    <w:rsid w:val="00404BED"/>
    <w:rsid w:val="00404CD1"/>
    <w:rsid w:val="00406246"/>
    <w:rsid w:val="0040648F"/>
    <w:rsid w:val="00407F82"/>
    <w:rsid w:val="0041094A"/>
    <w:rsid w:val="004114B2"/>
    <w:rsid w:val="00411742"/>
    <w:rsid w:val="004117CE"/>
    <w:rsid w:val="004119FD"/>
    <w:rsid w:val="00411BF6"/>
    <w:rsid w:val="00411D8F"/>
    <w:rsid w:val="004127A2"/>
    <w:rsid w:val="00412F42"/>
    <w:rsid w:val="00412F6B"/>
    <w:rsid w:val="00412FE6"/>
    <w:rsid w:val="00413347"/>
    <w:rsid w:val="004137EF"/>
    <w:rsid w:val="004142BA"/>
    <w:rsid w:val="00414D00"/>
    <w:rsid w:val="00415044"/>
    <w:rsid w:val="00416346"/>
    <w:rsid w:val="0041695D"/>
    <w:rsid w:val="00416F6C"/>
    <w:rsid w:val="004170B0"/>
    <w:rsid w:val="00417D48"/>
    <w:rsid w:val="0042083C"/>
    <w:rsid w:val="004215C5"/>
    <w:rsid w:val="00421BA6"/>
    <w:rsid w:val="00421D6F"/>
    <w:rsid w:val="00421FAE"/>
    <w:rsid w:val="00421FF2"/>
    <w:rsid w:val="00422B8E"/>
    <w:rsid w:val="0042326F"/>
    <w:rsid w:val="00423304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8B8"/>
    <w:rsid w:val="00434A25"/>
    <w:rsid w:val="0043519A"/>
    <w:rsid w:val="004351A2"/>
    <w:rsid w:val="0043588B"/>
    <w:rsid w:val="00435C53"/>
    <w:rsid w:val="0043649C"/>
    <w:rsid w:val="004401C2"/>
    <w:rsid w:val="00440D67"/>
    <w:rsid w:val="004429F5"/>
    <w:rsid w:val="0044381D"/>
    <w:rsid w:val="00443926"/>
    <w:rsid w:val="00443A23"/>
    <w:rsid w:val="00445139"/>
    <w:rsid w:val="00445AE6"/>
    <w:rsid w:val="00445AF3"/>
    <w:rsid w:val="004463EB"/>
    <w:rsid w:val="00446DF4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608B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1F5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480F"/>
    <w:rsid w:val="004A510F"/>
    <w:rsid w:val="004A5A4F"/>
    <w:rsid w:val="004A6280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2DFA"/>
    <w:rsid w:val="004B49E9"/>
    <w:rsid w:val="004B5498"/>
    <w:rsid w:val="004B5A04"/>
    <w:rsid w:val="004B69B6"/>
    <w:rsid w:val="004B6A93"/>
    <w:rsid w:val="004B6EE3"/>
    <w:rsid w:val="004B7B05"/>
    <w:rsid w:val="004C0037"/>
    <w:rsid w:val="004C099E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751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0DE"/>
    <w:rsid w:val="004E0CCE"/>
    <w:rsid w:val="004E1094"/>
    <w:rsid w:val="004E1AA7"/>
    <w:rsid w:val="004E1DF6"/>
    <w:rsid w:val="004E1EAE"/>
    <w:rsid w:val="004E2074"/>
    <w:rsid w:val="004E2123"/>
    <w:rsid w:val="004E3799"/>
    <w:rsid w:val="004E3A4C"/>
    <w:rsid w:val="004E46F8"/>
    <w:rsid w:val="004E4F33"/>
    <w:rsid w:val="004E5474"/>
    <w:rsid w:val="004E5B4A"/>
    <w:rsid w:val="004E651C"/>
    <w:rsid w:val="004E68F2"/>
    <w:rsid w:val="004E69C8"/>
    <w:rsid w:val="004F1188"/>
    <w:rsid w:val="004F1990"/>
    <w:rsid w:val="004F1E61"/>
    <w:rsid w:val="004F201D"/>
    <w:rsid w:val="004F3C40"/>
    <w:rsid w:val="004F4DF9"/>
    <w:rsid w:val="004F5770"/>
    <w:rsid w:val="004F5BC7"/>
    <w:rsid w:val="004F6152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634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49B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548C"/>
    <w:rsid w:val="00535F2C"/>
    <w:rsid w:val="00536017"/>
    <w:rsid w:val="0053628D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5975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5F1E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4D8F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3A8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868"/>
    <w:rsid w:val="005A3C8F"/>
    <w:rsid w:val="005A41E8"/>
    <w:rsid w:val="005A4B17"/>
    <w:rsid w:val="005A57C3"/>
    <w:rsid w:val="005A63B2"/>
    <w:rsid w:val="005A66CF"/>
    <w:rsid w:val="005A6B15"/>
    <w:rsid w:val="005A79CA"/>
    <w:rsid w:val="005B0212"/>
    <w:rsid w:val="005B0293"/>
    <w:rsid w:val="005B1447"/>
    <w:rsid w:val="005B1AD4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1F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294"/>
    <w:rsid w:val="005D661E"/>
    <w:rsid w:val="005D6D12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A48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4D2F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730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F15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3037"/>
    <w:rsid w:val="00624099"/>
    <w:rsid w:val="00625006"/>
    <w:rsid w:val="0062633B"/>
    <w:rsid w:val="00626C18"/>
    <w:rsid w:val="00627602"/>
    <w:rsid w:val="00627FBB"/>
    <w:rsid w:val="0063070E"/>
    <w:rsid w:val="00631787"/>
    <w:rsid w:val="00633010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E1E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0A3"/>
    <w:rsid w:val="0065032F"/>
    <w:rsid w:val="00650E5F"/>
    <w:rsid w:val="006511DC"/>
    <w:rsid w:val="006517CD"/>
    <w:rsid w:val="00651F91"/>
    <w:rsid w:val="006535E0"/>
    <w:rsid w:val="00653F11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B44"/>
    <w:rsid w:val="00664E60"/>
    <w:rsid w:val="00665865"/>
    <w:rsid w:val="006673D1"/>
    <w:rsid w:val="0067018C"/>
    <w:rsid w:val="00670825"/>
    <w:rsid w:val="0067117F"/>
    <w:rsid w:val="00671541"/>
    <w:rsid w:val="006720D0"/>
    <w:rsid w:val="006722CB"/>
    <w:rsid w:val="00673601"/>
    <w:rsid w:val="00673D6B"/>
    <w:rsid w:val="00674259"/>
    <w:rsid w:val="0067457B"/>
    <w:rsid w:val="006749F1"/>
    <w:rsid w:val="0067574A"/>
    <w:rsid w:val="00676AB5"/>
    <w:rsid w:val="00677BF4"/>
    <w:rsid w:val="00677C5A"/>
    <w:rsid w:val="00677D7E"/>
    <w:rsid w:val="00677DD4"/>
    <w:rsid w:val="00677FE8"/>
    <w:rsid w:val="0068095C"/>
    <w:rsid w:val="00681123"/>
    <w:rsid w:val="00681FDA"/>
    <w:rsid w:val="006825B2"/>
    <w:rsid w:val="00682E87"/>
    <w:rsid w:val="006843B1"/>
    <w:rsid w:val="0068447D"/>
    <w:rsid w:val="006845ED"/>
    <w:rsid w:val="0068490E"/>
    <w:rsid w:val="00687742"/>
    <w:rsid w:val="00692805"/>
    <w:rsid w:val="0069298B"/>
    <w:rsid w:val="00694A3E"/>
    <w:rsid w:val="006966AD"/>
    <w:rsid w:val="00696CF3"/>
    <w:rsid w:val="00696D67"/>
    <w:rsid w:val="006A0650"/>
    <w:rsid w:val="006A0C4F"/>
    <w:rsid w:val="006A11B4"/>
    <w:rsid w:val="006A181E"/>
    <w:rsid w:val="006A3776"/>
    <w:rsid w:val="006A3963"/>
    <w:rsid w:val="006A3B25"/>
    <w:rsid w:val="006A43DD"/>
    <w:rsid w:val="006A4FA5"/>
    <w:rsid w:val="006A57FD"/>
    <w:rsid w:val="006A58AC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4F2F"/>
    <w:rsid w:val="006B5080"/>
    <w:rsid w:val="006B5773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3801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124"/>
    <w:rsid w:val="006E1BF1"/>
    <w:rsid w:val="006E2D57"/>
    <w:rsid w:val="006E3A26"/>
    <w:rsid w:val="006E3CF3"/>
    <w:rsid w:val="006E3D78"/>
    <w:rsid w:val="006E4292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B49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195B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177"/>
    <w:rsid w:val="00777AA2"/>
    <w:rsid w:val="007802D0"/>
    <w:rsid w:val="007808A5"/>
    <w:rsid w:val="00780FC3"/>
    <w:rsid w:val="007813F3"/>
    <w:rsid w:val="00781506"/>
    <w:rsid w:val="0078226A"/>
    <w:rsid w:val="00783368"/>
    <w:rsid w:val="00783DD4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8C8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4E4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14C"/>
    <w:rsid w:val="007D2D1E"/>
    <w:rsid w:val="007D31A4"/>
    <w:rsid w:val="007D322F"/>
    <w:rsid w:val="007D39F2"/>
    <w:rsid w:val="007D43A2"/>
    <w:rsid w:val="007D43AF"/>
    <w:rsid w:val="007D4494"/>
    <w:rsid w:val="007D4ABF"/>
    <w:rsid w:val="007D5B0B"/>
    <w:rsid w:val="007D5DFC"/>
    <w:rsid w:val="007D7629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ABF"/>
    <w:rsid w:val="007E7192"/>
    <w:rsid w:val="007E7AB0"/>
    <w:rsid w:val="007E7AB4"/>
    <w:rsid w:val="007F1AD6"/>
    <w:rsid w:val="007F2E21"/>
    <w:rsid w:val="007F33F1"/>
    <w:rsid w:val="007F3D4A"/>
    <w:rsid w:val="007F3F82"/>
    <w:rsid w:val="007F42E1"/>
    <w:rsid w:val="007F44DF"/>
    <w:rsid w:val="007F4D20"/>
    <w:rsid w:val="007F5C6C"/>
    <w:rsid w:val="007F63DD"/>
    <w:rsid w:val="007F645B"/>
    <w:rsid w:val="007F6BA0"/>
    <w:rsid w:val="007F6FAD"/>
    <w:rsid w:val="008003C6"/>
    <w:rsid w:val="008014E7"/>
    <w:rsid w:val="0080160F"/>
    <w:rsid w:val="00801890"/>
    <w:rsid w:val="0080271F"/>
    <w:rsid w:val="008028E9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80F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450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88F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3D06"/>
    <w:rsid w:val="0086448E"/>
    <w:rsid w:val="00865159"/>
    <w:rsid w:val="0086582B"/>
    <w:rsid w:val="00866387"/>
    <w:rsid w:val="00866D83"/>
    <w:rsid w:val="00867607"/>
    <w:rsid w:val="00867877"/>
    <w:rsid w:val="008701B2"/>
    <w:rsid w:val="00870A67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77191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8EE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867"/>
    <w:rsid w:val="008B5F7B"/>
    <w:rsid w:val="008B614B"/>
    <w:rsid w:val="008B68BE"/>
    <w:rsid w:val="008B6FDA"/>
    <w:rsid w:val="008B7C66"/>
    <w:rsid w:val="008C09A0"/>
    <w:rsid w:val="008C161F"/>
    <w:rsid w:val="008C1629"/>
    <w:rsid w:val="008C1B03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0A8"/>
    <w:rsid w:val="008E0CA2"/>
    <w:rsid w:val="008E103A"/>
    <w:rsid w:val="008E1823"/>
    <w:rsid w:val="008E1BB0"/>
    <w:rsid w:val="008E2822"/>
    <w:rsid w:val="008E2A24"/>
    <w:rsid w:val="008E3182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0B63"/>
    <w:rsid w:val="00902448"/>
    <w:rsid w:val="009029ED"/>
    <w:rsid w:val="009029EE"/>
    <w:rsid w:val="00902B53"/>
    <w:rsid w:val="00903775"/>
    <w:rsid w:val="009048AC"/>
    <w:rsid w:val="009048EA"/>
    <w:rsid w:val="009049AD"/>
    <w:rsid w:val="009049D9"/>
    <w:rsid w:val="009056D1"/>
    <w:rsid w:val="00907E10"/>
    <w:rsid w:val="00907E4D"/>
    <w:rsid w:val="00907EA2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5CE7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3E8E"/>
    <w:rsid w:val="00934062"/>
    <w:rsid w:val="00935203"/>
    <w:rsid w:val="00936326"/>
    <w:rsid w:val="00936EEE"/>
    <w:rsid w:val="009376C7"/>
    <w:rsid w:val="0094094A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0EFE"/>
    <w:rsid w:val="009512D8"/>
    <w:rsid w:val="00951488"/>
    <w:rsid w:val="009519EC"/>
    <w:rsid w:val="009526F8"/>
    <w:rsid w:val="00952B46"/>
    <w:rsid w:val="0095340A"/>
    <w:rsid w:val="00953565"/>
    <w:rsid w:val="00953F07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4E1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3FA"/>
    <w:rsid w:val="009904A2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511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3557"/>
    <w:rsid w:val="009B38CA"/>
    <w:rsid w:val="009B4C89"/>
    <w:rsid w:val="009B6BAF"/>
    <w:rsid w:val="009B714D"/>
    <w:rsid w:val="009B7284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150D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04ED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2E07"/>
    <w:rsid w:val="00A035F1"/>
    <w:rsid w:val="00A03802"/>
    <w:rsid w:val="00A04400"/>
    <w:rsid w:val="00A04874"/>
    <w:rsid w:val="00A04A04"/>
    <w:rsid w:val="00A04A82"/>
    <w:rsid w:val="00A05654"/>
    <w:rsid w:val="00A05963"/>
    <w:rsid w:val="00A0632C"/>
    <w:rsid w:val="00A07077"/>
    <w:rsid w:val="00A1127E"/>
    <w:rsid w:val="00A11313"/>
    <w:rsid w:val="00A1144E"/>
    <w:rsid w:val="00A11B97"/>
    <w:rsid w:val="00A11D62"/>
    <w:rsid w:val="00A11DCE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5E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1FB"/>
    <w:rsid w:val="00A278FA"/>
    <w:rsid w:val="00A27E4F"/>
    <w:rsid w:val="00A308CE"/>
    <w:rsid w:val="00A315D9"/>
    <w:rsid w:val="00A323B8"/>
    <w:rsid w:val="00A3353D"/>
    <w:rsid w:val="00A338E9"/>
    <w:rsid w:val="00A34B26"/>
    <w:rsid w:val="00A34BC6"/>
    <w:rsid w:val="00A3510A"/>
    <w:rsid w:val="00A4004B"/>
    <w:rsid w:val="00A4063B"/>
    <w:rsid w:val="00A42509"/>
    <w:rsid w:val="00A4252B"/>
    <w:rsid w:val="00A42C85"/>
    <w:rsid w:val="00A436B5"/>
    <w:rsid w:val="00A43A75"/>
    <w:rsid w:val="00A45356"/>
    <w:rsid w:val="00A45614"/>
    <w:rsid w:val="00A478EC"/>
    <w:rsid w:val="00A47CE5"/>
    <w:rsid w:val="00A51983"/>
    <w:rsid w:val="00A520D0"/>
    <w:rsid w:val="00A52140"/>
    <w:rsid w:val="00A53516"/>
    <w:rsid w:val="00A536AC"/>
    <w:rsid w:val="00A538B9"/>
    <w:rsid w:val="00A53E3E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449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97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9E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2A4F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1A41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E9E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8E0"/>
    <w:rsid w:val="00B15A52"/>
    <w:rsid w:val="00B15F73"/>
    <w:rsid w:val="00B16045"/>
    <w:rsid w:val="00B1639D"/>
    <w:rsid w:val="00B16C86"/>
    <w:rsid w:val="00B17312"/>
    <w:rsid w:val="00B17DEB"/>
    <w:rsid w:val="00B17E84"/>
    <w:rsid w:val="00B21F44"/>
    <w:rsid w:val="00B21F8D"/>
    <w:rsid w:val="00B220BA"/>
    <w:rsid w:val="00B22158"/>
    <w:rsid w:val="00B22ADD"/>
    <w:rsid w:val="00B23DF6"/>
    <w:rsid w:val="00B25432"/>
    <w:rsid w:val="00B25658"/>
    <w:rsid w:val="00B26519"/>
    <w:rsid w:val="00B26673"/>
    <w:rsid w:val="00B2751E"/>
    <w:rsid w:val="00B27DED"/>
    <w:rsid w:val="00B30546"/>
    <w:rsid w:val="00B30A5B"/>
    <w:rsid w:val="00B30B9A"/>
    <w:rsid w:val="00B30F3B"/>
    <w:rsid w:val="00B31784"/>
    <w:rsid w:val="00B31DB9"/>
    <w:rsid w:val="00B32A91"/>
    <w:rsid w:val="00B331FD"/>
    <w:rsid w:val="00B33650"/>
    <w:rsid w:val="00B341FA"/>
    <w:rsid w:val="00B34210"/>
    <w:rsid w:val="00B346D8"/>
    <w:rsid w:val="00B347C4"/>
    <w:rsid w:val="00B357CD"/>
    <w:rsid w:val="00B358CB"/>
    <w:rsid w:val="00B362FA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5B4F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3CF9"/>
    <w:rsid w:val="00B64DFC"/>
    <w:rsid w:val="00B659E8"/>
    <w:rsid w:val="00B65D53"/>
    <w:rsid w:val="00B6616F"/>
    <w:rsid w:val="00B66AC5"/>
    <w:rsid w:val="00B70132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57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69B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B9B"/>
    <w:rsid w:val="00BA1F08"/>
    <w:rsid w:val="00BA277A"/>
    <w:rsid w:val="00BA2C38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408"/>
    <w:rsid w:val="00BB0665"/>
    <w:rsid w:val="00BB0FEE"/>
    <w:rsid w:val="00BB1B50"/>
    <w:rsid w:val="00BB1D70"/>
    <w:rsid w:val="00BB1E05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715"/>
    <w:rsid w:val="00BC69C1"/>
    <w:rsid w:val="00BC6DE0"/>
    <w:rsid w:val="00BC6E2B"/>
    <w:rsid w:val="00BC75DA"/>
    <w:rsid w:val="00BC78B4"/>
    <w:rsid w:val="00BC7EB5"/>
    <w:rsid w:val="00BD0CE0"/>
    <w:rsid w:val="00BD0D99"/>
    <w:rsid w:val="00BD0DB7"/>
    <w:rsid w:val="00BD1304"/>
    <w:rsid w:val="00BD1EAD"/>
    <w:rsid w:val="00BD2B29"/>
    <w:rsid w:val="00BD2F5E"/>
    <w:rsid w:val="00BD3C4C"/>
    <w:rsid w:val="00BD3FDF"/>
    <w:rsid w:val="00BD5215"/>
    <w:rsid w:val="00BD5357"/>
    <w:rsid w:val="00BD53D5"/>
    <w:rsid w:val="00BD565B"/>
    <w:rsid w:val="00BD58E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931"/>
    <w:rsid w:val="00BE487F"/>
    <w:rsid w:val="00BE6932"/>
    <w:rsid w:val="00BE6A94"/>
    <w:rsid w:val="00BE6AAB"/>
    <w:rsid w:val="00BE7131"/>
    <w:rsid w:val="00BE7154"/>
    <w:rsid w:val="00BE78AF"/>
    <w:rsid w:val="00BE7D6F"/>
    <w:rsid w:val="00BF0973"/>
    <w:rsid w:val="00BF0F7A"/>
    <w:rsid w:val="00BF12D3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1701"/>
    <w:rsid w:val="00C13845"/>
    <w:rsid w:val="00C15037"/>
    <w:rsid w:val="00C167BB"/>
    <w:rsid w:val="00C16AB6"/>
    <w:rsid w:val="00C16E7B"/>
    <w:rsid w:val="00C17187"/>
    <w:rsid w:val="00C1759A"/>
    <w:rsid w:val="00C17A7E"/>
    <w:rsid w:val="00C20F39"/>
    <w:rsid w:val="00C21681"/>
    <w:rsid w:val="00C21770"/>
    <w:rsid w:val="00C21DE8"/>
    <w:rsid w:val="00C22019"/>
    <w:rsid w:val="00C224EC"/>
    <w:rsid w:val="00C230E7"/>
    <w:rsid w:val="00C23161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07"/>
    <w:rsid w:val="00C349D0"/>
    <w:rsid w:val="00C34B15"/>
    <w:rsid w:val="00C34E12"/>
    <w:rsid w:val="00C34ED2"/>
    <w:rsid w:val="00C3669E"/>
    <w:rsid w:val="00C367E9"/>
    <w:rsid w:val="00C36DA6"/>
    <w:rsid w:val="00C371F1"/>
    <w:rsid w:val="00C375E5"/>
    <w:rsid w:val="00C37BCA"/>
    <w:rsid w:val="00C401E6"/>
    <w:rsid w:val="00C401EB"/>
    <w:rsid w:val="00C403C6"/>
    <w:rsid w:val="00C408CA"/>
    <w:rsid w:val="00C40C4E"/>
    <w:rsid w:val="00C40CC4"/>
    <w:rsid w:val="00C40E2C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75F"/>
    <w:rsid w:val="00C517B2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0"/>
    <w:rsid w:val="00C568E1"/>
    <w:rsid w:val="00C56C5F"/>
    <w:rsid w:val="00C575AA"/>
    <w:rsid w:val="00C6007A"/>
    <w:rsid w:val="00C60466"/>
    <w:rsid w:val="00C61792"/>
    <w:rsid w:val="00C61D68"/>
    <w:rsid w:val="00C623CE"/>
    <w:rsid w:val="00C62AA7"/>
    <w:rsid w:val="00C64307"/>
    <w:rsid w:val="00C6496B"/>
    <w:rsid w:val="00C654D3"/>
    <w:rsid w:val="00C6678E"/>
    <w:rsid w:val="00C6684D"/>
    <w:rsid w:val="00C66B29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87D19"/>
    <w:rsid w:val="00C90947"/>
    <w:rsid w:val="00C90D0F"/>
    <w:rsid w:val="00C91702"/>
    <w:rsid w:val="00C927E7"/>
    <w:rsid w:val="00C92ABB"/>
    <w:rsid w:val="00C92F2D"/>
    <w:rsid w:val="00C9322A"/>
    <w:rsid w:val="00C938E5"/>
    <w:rsid w:val="00C93DCE"/>
    <w:rsid w:val="00C93EBF"/>
    <w:rsid w:val="00C93F6F"/>
    <w:rsid w:val="00C9495C"/>
    <w:rsid w:val="00C954A7"/>
    <w:rsid w:val="00C95D35"/>
    <w:rsid w:val="00C97197"/>
    <w:rsid w:val="00C9797C"/>
    <w:rsid w:val="00CA0513"/>
    <w:rsid w:val="00CA0C01"/>
    <w:rsid w:val="00CA2757"/>
    <w:rsid w:val="00CA2B4E"/>
    <w:rsid w:val="00CA2BB8"/>
    <w:rsid w:val="00CA2E21"/>
    <w:rsid w:val="00CA2FEF"/>
    <w:rsid w:val="00CA369E"/>
    <w:rsid w:val="00CA468D"/>
    <w:rsid w:val="00CA4762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B19"/>
    <w:rsid w:val="00CB1CFE"/>
    <w:rsid w:val="00CB329F"/>
    <w:rsid w:val="00CB3332"/>
    <w:rsid w:val="00CB39FA"/>
    <w:rsid w:val="00CB593C"/>
    <w:rsid w:val="00CB59DD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C7A4E"/>
    <w:rsid w:val="00CD0181"/>
    <w:rsid w:val="00CD03D3"/>
    <w:rsid w:val="00CD04AF"/>
    <w:rsid w:val="00CD1D9F"/>
    <w:rsid w:val="00CD3F11"/>
    <w:rsid w:val="00CD468B"/>
    <w:rsid w:val="00CD47ED"/>
    <w:rsid w:val="00CD498B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12C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1D60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1ED"/>
    <w:rsid w:val="00D232D6"/>
    <w:rsid w:val="00D23FB3"/>
    <w:rsid w:val="00D25126"/>
    <w:rsid w:val="00D2530E"/>
    <w:rsid w:val="00D25CBB"/>
    <w:rsid w:val="00D25EB8"/>
    <w:rsid w:val="00D32D3D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9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A64"/>
    <w:rsid w:val="00D75E0C"/>
    <w:rsid w:val="00D7691A"/>
    <w:rsid w:val="00D76BD2"/>
    <w:rsid w:val="00D77640"/>
    <w:rsid w:val="00D80124"/>
    <w:rsid w:val="00D80242"/>
    <w:rsid w:val="00D80AD0"/>
    <w:rsid w:val="00D82559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1F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C7A7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275A"/>
    <w:rsid w:val="00DE360F"/>
    <w:rsid w:val="00DE4FC8"/>
    <w:rsid w:val="00DE51C6"/>
    <w:rsid w:val="00DE56A0"/>
    <w:rsid w:val="00DE616A"/>
    <w:rsid w:val="00DE74B1"/>
    <w:rsid w:val="00DE7EC1"/>
    <w:rsid w:val="00DF045D"/>
    <w:rsid w:val="00DF0C2C"/>
    <w:rsid w:val="00DF0FCF"/>
    <w:rsid w:val="00DF1A0B"/>
    <w:rsid w:val="00DF1E9C"/>
    <w:rsid w:val="00DF2852"/>
    <w:rsid w:val="00DF3039"/>
    <w:rsid w:val="00DF32DE"/>
    <w:rsid w:val="00DF40C8"/>
    <w:rsid w:val="00DF4DC4"/>
    <w:rsid w:val="00DF5205"/>
    <w:rsid w:val="00DF5ADB"/>
    <w:rsid w:val="00DF5FA6"/>
    <w:rsid w:val="00DF6CB2"/>
    <w:rsid w:val="00DF6FF3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12B"/>
    <w:rsid w:val="00E02334"/>
    <w:rsid w:val="00E0289D"/>
    <w:rsid w:val="00E02B81"/>
    <w:rsid w:val="00E03ACB"/>
    <w:rsid w:val="00E03E66"/>
    <w:rsid w:val="00E0447B"/>
    <w:rsid w:val="00E04D6A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A02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6D3"/>
    <w:rsid w:val="00E30F58"/>
    <w:rsid w:val="00E31149"/>
    <w:rsid w:val="00E3114A"/>
    <w:rsid w:val="00E31928"/>
    <w:rsid w:val="00E3231D"/>
    <w:rsid w:val="00E3240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198"/>
    <w:rsid w:val="00E425C2"/>
    <w:rsid w:val="00E427C8"/>
    <w:rsid w:val="00E42DA5"/>
    <w:rsid w:val="00E44DC5"/>
    <w:rsid w:val="00E450D2"/>
    <w:rsid w:val="00E452E7"/>
    <w:rsid w:val="00E46DAF"/>
    <w:rsid w:val="00E46DC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69B"/>
    <w:rsid w:val="00E76822"/>
    <w:rsid w:val="00E76E44"/>
    <w:rsid w:val="00E774B7"/>
    <w:rsid w:val="00E77934"/>
    <w:rsid w:val="00E8021E"/>
    <w:rsid w:val="00E80916"/>
    <w:rsid w:val="00E81102"/>
    <w:rsid w:val="00E81627"/>
    <w:rsid w:val="00E81E8F"/>
    <w:rsid w:val="00E8299F"/>
    <w:rsid w:val="00E83C41"/>
    <w:rsid w:val="00E84B76"/>
    <w:rsid w:val="00E85165"/>
    <w:rsid w:val="00E852CE"/>
    <w:rsid w:val="00E8698E"/>
    <w:rsid w:val="00E87D72"/>
    <w:rsid w:val="00E917AF"/>
    <w:rsid w:val="00E93504"/>
    <w:rsid w:val="00E936FD"/>
    <w:rsid w:val="00E9388B"/>
    <w:rsid w:val="00E93B7E"/>
    <w:rsid w:val="00E93D92"/>
    <w:rsid w:val="00E93E52"/>
    <w:rsid w:val="00E945FB"/>
    <w:rsid w:val="00E94B23"/>
    <w:rsid w:val="00E953AE"/>
    <w:rsid w:val="00E953D3"/>
    <w:rsid w:val="00E956FF"/>
    <w:rsid w:val="00E95EA7"/>
    <w:rsid w:val="00E966E9"/>
    <w:rsid w:val="00EA04C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127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0DD5"/>
    <w:rsid w:val="00F01444"/>
    <w:rsid w:val="00F0149B"/>
    <w:rsid w:val="00F0173A"/>
    <w:rsid w:val="00F0197C"/>
    <w:rsid w:val="00F01DCC"/>
    <w:rsid w:val="00F0206A"/>
    <w:rsid w:val="00F0236F"/>
    <w:rsid w:val="00F03E08"/>
    <w:rsid w:val="00F0459E"/>
    <w:rsid w:val="00F0521A"/>
    <w:rsid w:val="00F052EA"/>
    <w:rsid w:val="00F056BB"/>
    <w:rsid w:val="00F05BF3"/>
    <w:rsid w:val="00F062E4"/>
    <w:rsid w:val="00F06FF2"/>
    <w:rsid w:val="00F07416"/>
    <w:rsid w:val="00F07E70"/>
    <w:rsid w:val="00F107CB"/>
    <w:rsid w:val="00F10FA5"/>
    <w:rsid w:val="00F12BA1"/>
    <w:rsid w:val="00F12D22"/>
    <w:rsid w:val="00F131B3"/>
    <w:rsid w:val="00F13551"/>
    <w:rsid w:val="00F1356E"/>
    <w:rsid w:val="00F139BE"/>
    <w:rsid w:val="00F13A4D"/>
    <w:rsid w:val="00F13D5D"/>
    <w:rsid w:val="00F1446A"/>
    <w:rsid w:val="00F14665"/>
    <w:rsid w:val="00F14CFD"/>
    <w:rsid w:val="00F15C9F"/>
    <w:rsid w:val="00F176FE"/>
    <w:rsid w:val="00F17B48"/>
    <w:rsid w:val="00F20AC3"/>
    <w:rsid w:val="00F21A35"/>
    <w:rsid w:val="00F22CED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90B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0D41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3F4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62C"/>
    <w:rsid w:val="00F70B32"/>
    <w:rsid w:val="00F7120A"/>
    <w:rsid w:val="00F71654"/>
    <w:rsid w:val="00F71CCE"/>
    <w:rsid w:val="00F74590"/>
    <w:rsid w:val="00F75A8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170"/>
    <w:rsid w:val="00F90831"/>
    <w:rsid w:val="00F91B26"/>
    <w:rsid w:val="00F92809"/>
    <w:rsid w:val="00F928B8"/>
    <w:rsid w:val="00F93435"/>
    <w:rsid w:val="00F935A0"/>
    <w:rsid w:val="00F940F2"/>
    <w:rsid w:val="00F9420D"/>
    <w:rsid w:val="00F948A8"/>
    <w:rsid w:val="00F9527F"/>
    <w:rsid w:val="00F95FA5"/>
    <w:rsid w:val="00F97417"/>
    <w:rsid w:val="00F974BA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2AC5"/>
    <w:rsid w:val="00FB35F2"/>
    <w:rsid w:val="00FB4791"/>
    <w:rsid w:val="00FB4D15"/>
    <w:rsid w:val="00FB5356"/>
    <w:rsid w:val="00FB5B03"/>
    <w:rsid w:val="00FB5CA5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C7D4D"/>
    <w:rsid w:val="00FC7E4C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3DE5"/>
    <w:rsid w:val="00FE44D6"/>
    <w:rsid w:val="00FE4621"/>
    <w:rsid w:val="00FE55C7"/>
    <w:rsid w:val="00FE575B"/>
    <w:rsid w:val="00FE5ACF"/>
    <w:rsid w:val="00FE6BC3"/>
    <w:rsid w:val="00FF1416"/>
    <w:rsid w:val="00FF15F7"/>
    <w:rsid w:val="00FF1715"/>
    <w:rsid w:val="00FF1913"/>
    <w:rsid w:val="00FF1981"/>
    <w:rsid w:val="00FF1983"/>
    <w:rsid w:val="00FF34BF"/>
    <w:rsid w:val="00FF35DA"/>
    <w:rsid w:val="00FF3A04"/>
    <w:rsid w:val="00FF4488"/>
    <w:rsid w:val="00FF4861"/>
    <w:rsid w:val="00FF4CCC"/>
    <w:rsid w:val="00FF574A"/>
    <w:rsid w:val="00FF66C3"/>
    <w:rsid w:val="00FF6AE3"/>
    <w:rsid w:val="00FF7204"/>
    <w:rsid w:val="00FF72DE"/>
    <w:rsid w:val="00FF7370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7F2B4"/>
  <w15:docId w15:val="{5CED3AD3-1ABF-44D0-A4BC-C2E0D858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character" w:customStyle="1" w:styleId="FontStyle17">
    <w:name w:val="Font Style17"/>
    <w:rsid w:val="002B1A8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8">
    <w:name w:val="Font Style18"/>
    <w:rsid w:val="002B1A8A"/>
    <w:rPr>
      <w:rFonts w:ascii="Times New Roman" w:hAnsi="Times New Roman" w:cs="Times New Roman"/>
      <w:spacing w:val="10"/>
      <w:sz w:val="16"/>
      <w:szCs w:val="16"/>
    </w:rPr>
  </w:style>
  <w:style w:type="character" w:customStyle="1" w:styleId="apple-converted-space">
    <w:name w:val="apple-converted-space"/>
    <w:basedOn w:val="a1"/>
    <w:rsid w:val="009049D9"/>
  </w:style>
  <w:style w:type="paragraph" w:styleId="af9">
    <w:name w:val="No Spacing"/>
    <w:uiPriority w:val="1"/>
    <w:qFormat/>
    <w:rsid w:val="008E28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1220</TotalTime>
  <Pages>16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22000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198</cp:revision>
  <cp:lastPrinted>2025-03-10T05:54:00Z</cp:lastPrinted>
  <dcterms:created xsi:type="dcterms:W3CDTF">2019-11-15T07:19:00Z</dcterms:created>
  <dcterms:modified xsi:type="dcterms:W3CDTF">2025-05-19T02:23:00Z</dcterms:modified>
</cp:coreProperties>
</file>